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03731B" w14:textId="588715E1" w:rsidR="00956EA6" w:rsidRPr="00013EE8" w:rsidRDefault="002E5B4A" w:rsidP="002E5B4A">
      <w:pPr>
        <w:widowControl w:val="0"/>
        <w:spacing w:line="0" w:lineRule="atLeast"/>
        <w:jc w:val="both"/>
        <w:rPr>
          <w:rFonts w:cs="Arial"/>
          <w:b/>
          <w:snapToGrid w:val="0"/>
          <w:color w:val="000000"/>
          <w:u w:val="single" w:color="000000"/>
          <w:lang w:val="en-150"/>
        </w:rPr>
      </w:pPr>
      <w:r w:rsidRPr="00013EE8">
        <w:rPr>
          <w:rFonts w:cs="Arial"/>
          <w:b/>
          <w:snapToGrid w:val="0"/>
          <w:color w:val="000000"/>
          <w:u w:val="single" w:color="000000"/>
          <w:lang w:val="en-150"/>
        </w:rPr>
        <w:t>General Description</w:t>
      </w:r>
    </w:p>
    <w:p w14:paraId="7AA55892" w14:textId="6F314983" w:rsidR="00B47D71" w:rsidRPr="00013EE8" w:rsidRDefault="00437CCC" w:rsidP="00B47D71">
      <w:pPr>
        <w:autoSpaceDE w:val="0"/>
        <w:autoSpaceDN w:val="0"/>
        <w:adjustRightInd w:val="0"/>
        <w:jc w:val="both"/>
        <w:rPr>
          <w:color w:val="000000"/>
          <w:lang w:val="en-150"/>
        </w:rPr>
      </w:pPr>
      <w:r w:rsidRPr="00013EE8">
        <w:rPr>
          <w:color w:val="000000"/>
          <w:lang w:val="en-150"/>
        </w:rPr>
        <w:t xml:space="preserve">R410A </w:t>
      </w:r>
      <w:r w:rsidR="00D369C9" w:rsidRPr="00013EE8">
        <w:rPr>
          <w:color w:val="000000"/>
          <w:lang w:val="en-150"/>
        </w:rPr>
        <w:t>h</w:t>
      </w:r>
      <w:r w:rsidR="00B47D71" w:rsidRPr="00013EE8">
        <w:rPr>
          <w:color w:val="000000"/>
          <w:lang w:val="en-150"/>
        </w:rPr>
        <w:t xml:space="preserve">orizontal-orientation </w:t>
      </w:r>
      <w:r w:rsidR="00A917D2" w:rsidRPr="00013EE8">
        <w:rPr>
          <w:color w:val="000000"/>
          <w:lang w:val="en-150"/>
        </w:rPr>
        <w:t xml:space="preserve">split-type </w:t>
      </w:r>
      <w:r w:rsidR="00B47D71" w:rsidRPr="00013EE8">
        <w:rPr>
          <w:color w:val="000000"/>
          <w:lang w:val="en-150"/>
        </w:rPr>
        <w:t>packaged unit</w:t>
      </w:r>
      <w:r w:rsidR="00F94A43" w:rsidRPr="00013EE8">
        <w:rPr>
          <w:color w:val="000000"/>
          <w:lang w:val="en-150"/>
        </w:rPr>
        <w:t xml:space="preserve"> </w:t>
      </w:r>
      <w:r w:rsidR="00B47D71" w:rsidRPr="00013EE8">
        <w:rPr>
          <w:color w:val="000000"/>
          <w:lang w:val="en-150"/>
        </w:rPr>
        <w:t>designed for indoor installation</w:t>
      </w:r>
      <w:r w:rsidR="00D30BFF" w:rsidRPr="00013EE8">
        <w:rPr>
          <w:color w:val="000000"/>
          <w:lang w:val="en-150"/>
        </w:rPr>
        <w:t>,</w:t>
      </w:r>
      <w:r w:rsidR="00F94A43" w:rsidRPr="00013EE8">
        <w:rPr>
          <w:color w:val="000000"/>
          <w:lang w:val="en-150"/>
        </w:rPr>
        <w:t xml:space="preserve"> able to deliver conditioned air through </w:t>
      </w:r>
      <w:r w:rsidR="00D81EAC" w:rsidRPr="00013EE8">
        <w:rPr>
          <w:color w:val="000000"/>
          <w:lang w:val="en-150"/>
        </w:rPr>
        <w:t xml:space="preserve">a network of </w:t>
      </w:r>
      <w:r w:rsidR="00F94A43" w:rsidRPr="00013EE8">
        <w:rPr>
          <w:color w:val="000000"/>
          <w:lang w:val="en-150"/>
        </w:rPr>
        <w:t>ducts</w:t>
      </w:r>
      <w:r w:rsidR="009342B8" w:rsidRPr="00013EE8">
        <w:rPr>
          <w:lang w:val="en-150"/>
        </w:rPr>
        <w:t xml:space="preserve"> </w:t>
      </w:r>
      <w:r w:rsidR="009342B8" w:rsidRPr="00013EE8">
        <w:rPr>
          <w:color w:val="000000"/>
          <w:lang w:val="en-150"/>
        </w:rPr>
        <w:t>suitable for installation with condensing units as a part of a custom</w:t>
      </w:r>
      <w:r w:rsidR="00A1559C" w:rsidRPr="00013EE8">
        <w:rPr>
          <w:color w:val="000000"/>
          <w:lang w:val="en-150"/>
        </w:rPr>
        <w:t>-</w:t>
      </w:r>
      <w:r w:rsidR="009342B8" w:rsidRPr="00013EE8">
        <w:rPr>
          <w:color w:val="000000"/>
          <w:lang w:val="en-150"/>
        </w:rPr>
        <w:t>made</w:t>
      </w:r>
      <w:r w:rsidR="00A1559C" w:rsidRPr="00013EE8">
        <w:rPr>
          <w:color w:val="000000"/>
          <w:lang w:val="en-150"/>
        </w:rPr>
        <w:t xml:space="preserve"> system</w:t>
      </w:r>
      <w:r w:rsidR="00F94A43" w:rsidRPr="00013EE8">
        <w:rPr>
          <w:color w:val="000000"/>
          <w:lang w:val="en-150"/>
        </w:rPr>
        <w:t xml:space="preserve">. </w:t>
      </w:r>
      <w:r w:rsidR="00DD7402" w:rsidRPr="00013EE8">
        <w:rPr>
          <w:color w:val="000000"/>
          <w:lang w:val="en-150"/>
        </w:rPr>
        <w:t>Packaged unit to be designed for optimum performance exceeding the minimum requirements set by EU Regulation 2016/2281</w:t>
      </w:r>
      <w:r w:rsidR="00A1559C" w:rsidRPr="00013EE8">
        <w:rPr>
          <w:color w:val="000000"/>
          <w:lang w:val="en-150"/>
        </w:rPr>
        <w:br/>
      </w:r>
      <w:r w:rsidR="00DD7402" w:rsidRPr="00013EE8">
        <w:rPr>
          <w:color w:val="000000"/>
          <w:lang w:val="en-150"/>
        </w:rPr>
        <w:t>(Lot 21)</w:t>
      </w:r>
      <w:r w:rsidR="006D39F5" w:rsidRPr="00013EE8">
        <w:rPr>
          <w:color w:val="000000"/>
          <w:lang w:val="en-150"/>
        </w:rPr>
        <w:t xml:space="preserve"> valid as of January 2018</w:t>
      </w:r>
      <w:r w:rsidR="00DD7402" w:rsidRPr="00013EE8">
        <w:rPr>
          <w:color w:val="000000"/>
          <w:lang w:val="en-150"/>
        </w:rPr>
        <w:t xml:space="preserve">. </w:t>
      </w:r>
      <w:r w:rsidR="00D30BFF" w:rsidRPr="00013EE8">
        <w:rPr>
          <w:color w:val="000000"/>
          <w:lang w:val="en-150"/>
        </w:rPr>
        <w:t>Unit to be available in two (2) configurations to allow both non-reversible (cooling-only) and reversible heat pump operation.</w:t>
      </w:r>
      <w:r w:rsidR="00ED6731" w:rsidRPr="00013EE8">
        <w:rPr>
          <w:color w:val="000000"/>
          <w:lang w:val="en-150"/>
        </w:rPr>
        <w:t xml:space="preserve"> Unit to be able to be equipped with two (2) independent cooling circuits. </w:t>
      </w:r>
      <w:r w:rsidR="00D30BFF" w:rsidRPr="00013EE8">
        <w:rPr>
          <w:color w:val="000000"/>
          <w:lang w:val="en-150"/>
        </w:rPr>
        <w:t>Product</w:t>
      </w:r>
      <w:r w:rsidR="00F94A43" w:rsidRPr="00013EE8">
        <w:rPr>
          <w:color w:val="000000"/>
          <w:lang w:val="en-150"/>
        </w:rPr>
        <w:t xml:space="preserve"> </w:t>
      </w:r>
      <w:r w:rsidR="00D30BFF" w:rsidRPr="00013EE8">
        <w:rPr>
          <w:color w:val="000000"/>
          <w:lang w:val="en-150"/>
        </w:rPr>
        <w:t xml:space="preserve">to be </w:t>
      </w:r>
      <w:r w:rsidR="00F94A43" w:rsidRPr="00013EE8">
        <w:rPr>
          <w:color w:val="000000"/>
          <w:lang w:val="en-150"/>
        </w:rPr>
        <w:t>equipped with centrifugal fan;</w:t>
      </w:r>
      <w:r w:rsidR="00ED6731" w:rsidRPr="00013EE8">
        <w:rPr>
          <w:color w:val="000000"/>
          <w:lang w:val="en-150"/>
        </w:rPr>
        <w:t xml:space="preserve"> </w:t>
      </w:r>
      <w:r w:rsidR="00F94A43" w:rsidRPr="00013EE8">
        <w:rPr>
          <w:color w:val="000000"/>
          <w:lang w:val="en-150"/>
        </w:rPr>
        <w:t xml:space="preserve">direct-driven plug fan </w:t>
      </w:r>
      <w:r w:rsidR="00A917D2" w:rsidRPr="00013EE8">
        <w:rPr>
          <w:color w:val="000000"/>
          <w:lang w:val="en-150"/>
        </w:rPr>
        <w:t>equipped with</w:t>
      </w:r>
      <w:r w:rsidR="00F94A43" w:rsidRPr="00013EE8">
        <w:rPr>
          <w:color w:val="000000"/>
          <w:lang w:val="en-150"/>
        </w:rPr>
        <w:t xml:space="preserve"> EC motor (electronically commutated motor with built-in variable speed control) option to be available. </w:t>
      </w:r>
      <w:r w:rsidR="00D369C9" w:rsidRPr="00013EE8">
        <w:rPr>
          <w:color w:val="000000"/>
          <w:lang w:val="en-150"/>
        </w:rPr>
        <w:t xml:space="preserve">Unit to feature lightweight construction designed specifically to ensure easy installation and unit maintenance. </w:t>
      </w:r>
      <w:r w:rsidR="001A1F6A" w:rsidRPr="00013EE8">
        <w:rPr>
          <w:color w:val="000000"/>
          <w:lang w:val="en-150"/>
        </w:rPr>
        <w:t xml:space="preserve">For maximum adaptability, </w:t>
      </w:r>
      <w:r w:rsidR="002E4FAA" w:rsidRPr="00013EE8">
        <w:rPr>
          <w:color w:val="000000"/>
          <w:lang w:val="en-150"/>
        </w:rPr>
        <w:t>several</w:t>
      </w:r>
      <w:r w:rsidR="001A1F6A" w:rsidRPr="00013EE8">
        <w:rPr>
          <w:color w:val="000000"/>
          <w:lang w:val="en-150"/>
        </w:rPr>
        <w:t xml:space="preserve"> </w:t>
      </w:r>
      <w:r w:rsidR="00A1559C" w:rsidRPr="00013EE8">
        <w:rPr>
          <w:color w:val="000000"/>
          <w:lang w:val="en-150"/>
        </w:rPr>
        <w:t xml:space="preserve">unit </w:t>
      </w:r>
      <w:r w:rsidR="00ED6731" w:rsidRPr="00013EE8">
        <w:rPr>
          <w:color w:val="000000"/>
          <w:lang w:val="en-150"/>
        </w:rPr>
        <w:t>assemblies shall be available.</w:t>
      </w:r>
      <w:r w:rsidR="00481BE9" w:rsidRPr="00013EE8">
        <w:rPr>
          <w:color w:val="000000"/>
          <w:lang w:val="en-150"/>
        </w:rPr>
        <w:t xml:space="preserve"> </w:t>
      </w:r>
      <w:r w:rsidR="00B47D71" w:rsidRPr="00013EE8">
        <w:rPr>
          <w:rFonts w:cs="Arial"/>
          <w:snapToGrid w:val="0"/>
          <w:color w:val="000000"/>
          <w:u w:color="000000"/>
          <w:lang w:val="en-150"/>
        </w:rPr>
        <w:t xml:space="preserve">Product to be </w:t>
      </w:r>
      <w:r w:rsidR="009A6644" w:rsidRPr="00013EE8">
        <w:rPr>
          <w:rFonts w:cs="Arial"/>
          <w:snapToGrid w:val="0"/>
          <w:color w:val="000000"/>
          <w:u w:color="000000"/>
          <w:lang w:val="en-150"/>
        </w:rPr>
        <w:t xml:space="preserve">Ecodesign 2018 ready, </w:t>
      </w:r>
      <w:r w:rsidR="00B47D71" w:rsidRPr="00013EE8">
        <w:rPr>
          <w:rFonts w:cs="Arial"/>
          <w:snapToGrid w:val="0"/>
          <w:color w:val="000000"/>
          <w:u w:color="000000"/>
          <w:lang w:val="en-150"/>
        </w:rPr>
        <w:t>ISO 9001 and ISO 14001 certified.</w:t>
      </w:r>
    </w:p>
    <w:p w14:paraId="5B6524C7" w14:textId="77777777" w:rsidR="00B47D71" w:rsidRPr="00013EE8" w:rsidRDefault="00B47D71" w:rsidP="00B47D71">
      <w:pPr>
        <w:widowControl w:val="0"/>
        <w:spacing w:line="0" w:lineRule="atLeast"/>
        <w:jc w:val="both"/>
        <w:rPr>
          <w:lang w:val="en-150"/>
        </w:rPr>
      </w:pPr>
    </w:p>
    <w:p w14:paraId="1F838234" w14:textId="184793C0" w:rsidR="00D74ADD" w:rsidRPr="00013EE8" w:rsidRDefault="00D74ADD" w:rsidP="00D74ADD">
      <w:pPr>
        <w:widowControl w:val="0"/>
        <w:spacing w:line="0" w:lineRule="atLeast"/>
        <w:jc w:val="both"/>
        <w:rPr>
          <w:rFonts w:cs="Arial"/>
          <w:b/>
          <w:snapToGrid w:val="0"/>
          <w:color w:val="000000"/>
          <w:u w:val="single" w:color="000000"/>
          <w:lang w:val="en-150"/>
        </w:rPr>
      </w:pPr>
      <w:r w:rsidRPr="00013EE8">
        <w:rPr>
          <w:rFonts w:cs="Arial"/>
          <w:b/>
          <w:snapToGrid w:val="0"/>
          <w:color w:val="000000"/>
          <w:u w:val="single" w:color="000000"/>
          <w:lang w:val="en-150"/>
        </w:rPr>
        <w:t>Unit Specification</w:t>
      </w:r>
    </w:p>
    <w:p w14:paraId="1326C170" w14:textId="77777777" w:rsidR="00D74ADD" w:rsidRPr="00013EE8" w:rsidRDefault="00D74ADD" w:rsidP="00D74ADD">
      <w:pPr>
        <w:jc w:val="both"/>
        <w:rPr>
          <w:rFonts w:cs="Arial"/>
          <w:snapToGrid w:val="0"/>
          <w:color w:val="000000"/>
          <w:u w:color="000000"/>
          <w:lang w:val="en-150"/>
        </w:rPr>
      </w:pPr>
      <w:r w:rsidRPr="00013EE8">
        <w:rPr>
          <w:rFonts w:cs="Arial"/>
          <w:snapToGrid w:val="0"/>
          <w:color w:val="000000"/>
          <w:u w:color="000000"/>
          <w:lang w:val="en-150"/>
        </w:rPr>
        <w:t>Unit technical characteristics:</w:t>
      </w:r>
    </w:p>
    <w:p w14:paraId="50D7902C" w14:textId="77777777" w:rsidR="00D74ADD" w:rsidRPr="00013EE8" w:rsidRDefault="00D74ADD" w:rsidP="006E64B7">
      <w:pPr>
        <w:numPr>
          <w:ilvl w:val="0"/>
          <w:numId w:val="1"/>
        </w:numPr>
        <w:ind w:left="567" w:hanging="207"/>
        <w:jc w:val="both"/>
        <w:rPr>
          <w:rFonts w:cs="Arial"/>
          <w:snapToGrid w:val="0"/>
          <w:color w:val="000000"/>
          <w:u w:color="000000"/>
          <w:lang w:val="en-150"/>
        </w:rPr>
      </w:pPr>
      <w:r w:rsidRPr="00013EE8">
        <w:rPr>
          <w:rFonts w:cs="Arial"/>
          <w:snapToGrid w:val="0"/>
          <w:color w:val="000000"/>
          <w:u w:color="000000"/>
          <w:lang w:val="en-150"/>
        </w:rPr>
        <w:t>Supply airflow: …. m</w:t>
      </w:r>
      <w:r w:rsidRPr="00013EE8">
        <w:rPr>
          <w:rFonts w:cs="Arial"/>
          <w:snapToGrid w:val="0"/>
          <w:color w:val="000000"/>
          <w:u w:color="000000"/>
          <w:vertAlign w:val="superscript"/>
          <w:lang w:val="en-150"/>
        </w:rPr>
        <w:t>3</w:t>
      </w:r>
      <w:r w:rsidRPr="00013EE8">
        <w:rPr>
          <w:rFonts w:cs="Arial"/>
          <w:snapToGrid w:val="0"/>
          <w:color w:val="000000"/>
          <w:u w:color="000000"/>
          <w:lang w:val="en-150"/>
        </w:rPr>
        <w:t xml:space="preserve">/h </w:t>
      </w:r>
    </w:p>
    <w:p w14:paraId="78C2C172" w14:textId="5243843A" w:rsidR="00D74ADD" w:rsidRPr="00013EE8" w:rsidRDefault="00D74ADD" w:rsidP="006E64B7">
      <w:pPr>
        <w:numPr>
          <w:ilvl w:val="0"/>
          <w:numId w:val="1"/>
        </w:numPr>
        <w:ind w:left="567" w:hanging="207"/>
        <w:jc w:val="both"/>
        <w:rPr>
          <w:rFonts w:cs="Arial"/>
          <w:snapToGrid w:val="0"/>
          <w:color w:val="000000"/>
          <w:u w:color="000000"/>
          <w:lang w:val="en-150"/>
        </w:rPr>
      </w:pPr>
      <w:r w:rsidRPr="00013EE8">
        <w:rPr>
          <w:rFonts w:cs="Arial"/>
          <w:snapToGrid w:val="0"/>
          <w:color w:val="000000"/>
          <w:u w:color="000000"/>
          <w:lang w:val="en-150"/>
        </w:rPr>
        <w:t>Extraction airflow: …. m</w:t>
      </w:r>
      <w:r w:rsidRPr="00013EE8">
        <w:rPr>
          <w:rFonts w:cs="Arial"/>
          <w:snapToGrid w:val="0"/>
          <w:color w:val="000000"/>
          <w:u w:color="000000"/>
          <w:vertAlign w:val="superscript"/>
          <w:lang w:val="en-150"/>
        </w:rPr>
        <w:t>3</w:t>
      </w:r>
      <w:r w:rsidRPr="00013EE8">
        <w:rPr>
          <w:rFonts w:cs="Arial"/>
          <w:snapToGrid w:val="0"/>
          <w:color w:val="000000"/>
          <w:u w:color="000000"/>
          <w:lang w:val="en-150"/>
        </w:rPr>
        <w:t>/h</w:t>
      </w:r>
    </w:p>
    <w:p w14:paraId="62842DF8" w14:textId="57D360A8" w:rsidR="00D74ADD" w:rsidRPr="00013EE8" w:rsidRDefault="00D74ADD" w:rsidP="006E64B7">
      <w:pPr>
        <w:numPr>
          <w:ilvl w:val="0"/>
          <w:numId w:val="1"/>
        </w:numPr>
        <w:ind w:left="567" w:hanging="207"/>
        <w:jc w:val="both"/>
        <w:rPr>
          <w:rFonts w:cs="Arial"/>
          <w:snapToGrid w:val="0"/>
          <w:color w:val="000000"/>
          <w:u w:color="000000"/>
          <w:lang w:val="en-150"/>
        </w:rPr>
      </w:pPr>
      <w:r w:rsidRPr="00013EE8">
        <w:rPr>
          <w:rFonts w:cs="Arial"/>
          <w:snapToGrid w:val="0"/>
          <w:color w:val="000000"/>
          <w:u w:color="000000"/>
          <w:lang w:val="en-150"/>
        </w:rPr>
        <w:t>External static pressure, supply airflow: …. Pa</w:t>
      </w:r>
    </w:p>
    <w:p w14:paraId="03E4712B" w14:textId="2318EED5" w:rsidR="00D74ADD" w:rsidRPr="00013EE8" w:rsidRDefault="00D74ADD" w:rsidP="006E64B7">
      <w:pPr>
        <w:numPr>
          <w:ilvl w:val="0"/>
          <w:numId w:val="1"/>
        </w:numPr>
        <w:ind w:left="567" w:hanging="207"/>
        <w:jc w:val="both"/>
        <w:rPr>
          <w:rFonts w:cs="Arial"/>
          <w:snapToGrid w:val="0"/>
          <w:color w:val="000000"/>
          <w:u w:color="000000"/>
          <w:lang w:val="en-150"/>
        </w:rPr>
      </w:pPr>
      <w:r w:rsidRPr="00013EE8">
        <w:rPr>
          <w:rFonts w:cs="Arial"/>
          <w:snapToGrid w:val="0"/>
          <w:color w:val="000000"/>
          <w:u w:color="000000"/>
          <w:lang w:val="en-150"/>
        </w:rPr>
        <w:t>External static pressure, extraction airflow: …. Pa</w:t>
      </w:r>
    </w:p>
    <w:p w14:paraId="6DD62B93" w14:textId="36E3E426" w:rsidR="00D74ADD" w:rsidRPr="00013EE8" w:rsidRDefault="00D74ADD" w:rsidP="006E64B7">
      <w:pPr>
        <w:numPr>
          <w:ilvl w:val="0"/>
          <w:numId w:val="1"/>
        </w:numPr>
        <w:ind w:left="567" w:hanging="207"/>
        <w:jc w:val="both"/>
        <w:rPr>
          <w:rFonts w:cs="Arial"/>
          <w:snapToGrid w:val="0"/>
          <w:color w:val="000000"/>
          <w:u w:color="000000"/>
          <w:lang w:val="en-150"/>
        </w:rPr>
      </w:pPr>
      <w:r w:rsidRPr="00013EE8">
        <w:rPr>
          <w:rFonts w:cs="Arial"/>
          <w:snapToGrid w:val="0"/>
          <w:color w:val="000000"/>
          <w:u w:color="000000"/>
          <w:lang w:val="en-150"/>
        </w:rPr>
        <w:t>Cooling Coil Capacity: …. kW</w:t>
      </w:r>
    </w:p>
    <w:p w14:paraId="197102C2" w14:textId="1849507A" w:rsidR="00D74ADD" w:rsidRPr="00013EE8" w:rsidRDefault="00D74ADD" w:rsidP="00CF07F4">
      <w:pPr>
        <w:widowControl w:val="0"/>
        <w:spacing w:line="0" w:lineRule="atLeast"/>
        <w:jc w:val="both"/>
        <w:rPr>
          <w:rFonts w:cs="Arial"/>
          <w:b/>
          <w:snapToGrid w:val="0"/>
          <w:color w:val="000000"/>
          <w:u w:val="single" w:color="000000"/>
          <w:lang w:val="en-150"/>
        </w:rPr>
      </w:pPr>
    </w:p>
    <w:p w14:paraId="7C9BC948" w14:textId="7A280D05" w:rsidR="00A1559C" w:rsidRPr="00013EE8" w:rsidRDefault="004C12C1" w:rsidP="004C12C1">
      <w:pPr>
        <w:widowControl w:val="0"/>
        <w:spacing w:line="0" w:lineRule="atLeast"/>
        <w:jc w:val="both"/>
        <w:rPr>
          <w:rFonts w:cs="Arial"/>
          <w:b/>
          <w:snapToGrid w:val="0"/>
          <w:color w:val="000000"/>
          <w:u w:val="single" w:color="000000"/>
          <w:lang w:val="en-150"/>
        </w:rPr>
      </w:pPr>
      <w:r w:rsidRPr="00013EE8">
        <w:rPr>
          <w:rFonts w:cs="Arial"/>
          <w:b/>
          <w:snapToGrid w:val="0"/>
          <w:color w:val="000000"/>
          <w:u w:val="single" w:color="000000"/>
          <w:lang w:val="en-150"/>
        </w:rPr>
        <w:t>Assembly Options</w:t>
      </w:r>
    </w:p>
    <w:p w14:paraId="7EE3A103" w14:textId="0E122569" w:rsidR="004C12C1" w:rsidRPr="00013EE8" w:rsidRDefault="00A85701" w:rsidP="004C12C1">
      <w:pPr>
        <w:widowControl w:val="0"/>
        <w:spacing w:line="0" w:lineRule="atLeast"/>
        <w:jc w:val="both"/>
        <w:rPr>
          <w:rFonts w:cs="Arial"/>
          <w:snapToGrid w:val="0"/>
          <w:color w:val="000000"/>
          <w:lang w:val="en-150"/>
        </w:rPr>
      </w:pPr>
      <w:r w:rsidRPr="00013EE8">
        <w:rPr>
          <w:rFonts w:cs="Arial"/>
          <w:noProof/>
          <w:color w:val="000000"/>
          <w:lang w:val="en-150"/>
        </w:rPr>
        <mc:AlternateContent>
          <mc:Choice Requires="wpg">
            <w:drawing>
              <wp:anchor distT="0" distB="0" distL="114300" distR="114300" simplePos="0" relativeHeight="251658240" behindDoc="0" locked="0" layoutInCell="1" allowOverlap="1" wp14:anchorId="1F2E475A" wp14:editId="5606782D">
                <wp:simplePos x="0" y="0"/>
                <wp:positionH relativeFrom="column">
                  <wp:posOffset>-2540</wp:posOffset>
                </wp:positionH>
                <wp:positionV relativeFrom="paragraph">
                  <wp:posOffset>213995</wp:posOffset>
                </wp:positionV>
                <wp:extent cx="6732905" cy="4421505"/>
                <wp:effectExtent l="0" t="0" r="0" b="0"/>
                <wp:wrapSquare wrapText="bothSides"/>
                <wp:docPr id="15" name="Group 15"/>
                <wp:cNvGraphicFramePr/>
                <a:graphic xmlns:a="http://schemas.openxmlformats.org/drawingml/2006/main">
                  <a:graphicData uri="http://schemas.microsoft.com/office/word/2010/wordprocessingGroup">
                    <wpg:wgp>
                      <wpg:cNvGrpSpPr/>
                      <wpg:grpSpPr>
                        <a:xfrm>
                          <a:off x="0" y="0"/>
                          <a:ext cx="6732905" cy="4421505"/>
                          <a:chOff x="0" y="0"/>
                          <a:chExt cx="6732905" cy="4421505"/>
                        </a:xfrm>
                      </wpg:grpSpPr>
                      <pic:pic xmlns:pic="http://schemas.openxmlformats.org/drawingml/2006/picture">
                        <pic:nvPicPr>
                          <pic:cNvPr id="12" name="Picture 12"/>
                          <pic:cNvPicPr>
                            <a:picLocks noChangeAspect="1"/>
                          </pic:cNvPicPr>
                        </pic:nvPicPr>
                        <pic:blipFill rotWithShape="1">
                          <a:blip r:embed="rId8" cstate="print">
                            <a:extLst>
                              <a:ext uri="{28A0092B-C50C-407E-A947-70E740481C1C}">
                                <a14:useLocalDpi xmlns:a14="http://schemas.microsoft.com/office/drawing/2010/main" val="0"/>
                              </a:ext>
                            </a:extLst>
                          </a:blip>
                          <a:srcRect b="552"/>
                          <a:stretch/>
                        </pic:blipFill>
                        <pic:spPr bwMode="auto">
                          <a:xfrm>
                            <a:off x="0" y="0"/>
                            <a:ext cx="6732905" cy="28308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 name="Picture 13"/>
                          <pic:cNvPicPr>
                            <a:picLocks noChangeAspect="1"/>
                          </pic:cNvPicPr>
                        </pic:nvPicPr>
                        <pic:blipFill rotWithShape="1">
                          <a:blip r:embed="rId9" cstate="print">
                            <a:extLst>
                              <a:ext uri="{28A0092B-C50C-407E-A947-70E740481C1C}">
                                <a14:useLocalDpi xmlns:a14="http://schemas.microsoft.com/office/drawing/2010/main" val="0"/>
                              </a:ext>
                            </a:extLst>
                          </a:blip>
                          <a:srcRect r="4711"/>
                          <a:stretch/>
                        </pic:blipFill>
                        <pic:spPr bwMode="auto">
                          <a:xfrm>
                            <a:off x="317500" y="2876550"/>
                            <a:ext cx="6414135" cy="154495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C2824B5" id="Group 15" o:spid="_x0000_s1026" style="position:absolute;margin-left:-.2pt;margin-top:16.85pt;width:530.15pt;height:348.15pt;z-index:251658240" coordsize="67329,442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027" type="#_x0000_t75" style="position:absolute;width:67329;height:28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">
                  <v:imagedata r:id="rId10" o:title="" cropbottom="362f"/>
                </v:shape>
                <v:shape id="Picture 13" o:spid="_x0000_s1028" type="#_x0000_t75" style="position:absolute;left:3175;top:28765;width:64141;height:15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">
                  <v:imagedata r:id="rId11" o:title="" cropright="3087f"/>
                </v:shape>
                <w10:wrap type="square"/>
              </v:group>
            </w:pict>
          </mc:Fallback>
        </mc:AlternateContent>
      </w:r>
      <w:r w:rsidR="004C12C1" w:rsidRPr="00013EE8">
        <w:rPr>
          <w:rFonts w:cs="Arial"/>
          <w:snapToGrid w:val="0"/>
          <w:color w:val="000000"/>
          <w:lang w:val="en-150"/>
        </w:rPr>
        <w:t>Unit to be available in following configurations to match application-specific requirements:</w:t>
      </w:r>
    </w:p>
    <w:p w14:paraId="637989DE" w14:textId="370A7A8A" w:rsidR="00013EE8" w:rsidRPr="00013EE8" w:rsidRDefault="00187CA7" w:rsidP="00013EE8">
      <w:pPr>
        <w:widowControl w:val="0"/>
        <w:spacing w:line="0" w:lineRule="atLeast"/>
        <w:jc w:val="both"/>
        <w:rPr>
          <w:rFonts w:cs="Arial"/>
          <w:b/>
          <w:snapToGrid w:val="0"/>
          <w:color w:val="000000"/>
          <w:u w:val="single" w:color="000000"/>
          <w:lang w:val="en-150"/>
        </w:rPr>
      </w:pPr>
      <w:r>
        <w:rPr>
          <w:rFonts w:cs="Arial"/>
          <w:b/>
          <w:noProof/>
          <w:color w:val="000000"/>
          <w:u w:val="single" w:color="000000"/>
          <w:lang w:val="en-150"/>
        </w:rPr>
        <w:lastRenderedPageBreak/>
        <mc:AlternateContent>
          <mc:Choice Requires="wpg">
            <w:drawing>
              <wp:anchor distT="0" distB="0" distL="114300" distR="114300" simplePos="0" relativeHeight="251662336" behindDoc="0" locked="0" layoutInCell="1" allowOverlap="1" wp14:anchorId="30A8B14A" wp14:editId="7FA6D9B6">
                <wp:simplePos x="0" y="0"/>
                <wp:positionH relativeFrom="column">
                  <wp:posOffset>-2540</wp:posOffset>
                </wp:positionH>
                <wp:positionV relativeFrom="paragraph">
                  <wp:posOffset>0</wp:posOffset>
                </wp:positionV>
                <wp:extent cx="6732905" cy="4034790"/>
                <wp:effectExtent l="0" t="0" r="0" b="3810"/>
                <wp:wrapSquare wrapText="bothSides"/>
                <wp:docPr id="7" name="Group 7"/>
                <wp:cNvGraphicFramePr/>
                <a:graphic xmlns:a="http://schemas.openxmlformats.org/drawingml/2006/main">
                  <a:graphicData uri="http://schemas.microsoft.com/office/word/2010/wordprocessingGroup">
                    <wpg:wgp>
                      <wpg:cNvGrpSpPr/>
                      <wpg:grpSpPr>
                        <a:xfrm>
                          <a:off x="0" y="0"/>
                          <a:ext cx="6732905" cy="4034790"/>
                          <a:chOff x="0" y="0"/>
                          <a:chExt cx="6732905" cy="4034790"/>
                        </a:xfrm>
                      </wpg:grpSpPr>
                      <wpg:grpSp>
                        <wpg:cNvPr id="17" name="Group 17"/>
                        <wpg:cNvGrpSpPr/>
                        <wpg:grpSpPr>
                          <a:xfrm>
                            <a:off x="0" y="0"/>
                            <a:ext cx="6732905" cy="3900805"/>
                            <a:chOff x="0" y="0"/>
                            <a:chExt cx="6732905" cy="3900805"/>
                          </a:xfrm>
                        </wpg:grpSpPr>
                        <pic:pic xmlns:pic="http://schemas.openxmlformats.org/drawingml/2006/picture">
                          <pic:nvPicPr>
                            <pic:cNvPr id="14" name="Picture 14"/>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732905" cy="2541905"/>
                            </a:xfrm>
                            <a:prstGeom prst="rect">
                              <a:avLst/>
                            </a:prstGeom>
                          </pic:spPr>
                        </pic:pic>
                        <pic:pic xmlns:pic="http://schemas.openxmlformats.org/drawingml/2006/picture">
                          <pic:nvPicPr>
                            <pic:cNvPr id="16" name="Picture 16"/>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2476500"/>
                              <a:ext cx="6732905" cy="1424305"/>
                            </a:xfrm>
                            <a:prstGeom prst="rect">
                              <a:avLst/>
                            </a:prstGeom>
                          </pic:spPr>
                        </pic:pic>
                      </wpg:grpSp>
                      <pic:pic xmlns:pic="http://schemas.openxmlformats.org/drawingml/2006/picture">
                        <pic:nvPicPr>
                          <pic:cNvPr id="6" name="Picture 6"/>
                          <pic:cNvPicPr>
                            <a:picLocks/>
                          </pic:cNvPicPr>
                        </pic:nvPicPr>
                        <pic:blipFill rotWithShape="1">
                          <a:blip r:embed="rId14" cstate="print">
                            <a:extLst>
                              <a:ext uri="{28A0092B-C50C-407E-A947-70E740481C1C}">
                                <a14:useLocalDpi xmlns:a14="http://schemas.microsoft.com/office/drawing/2010/main" val="0"/>
                              </a:ext>
                            </a:extLst>
                          </a:blip>
                          <a:srcRect r="40380"/>
                          <a:stretch/>
                        </pic:blipFill>
                        <pic:spPr bwMode="auto">
                          <a:xfrm>
                            <a:off x="5003800" y="3797300"/>
                            <a:ext cx="1539875" cy="2374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6B1B250" id="Group 7" o:spid="_x0000_s1026" style="position:absolute;margin-left:-.2pt;margin-top:0;width:530.15pt;height:317.7pt;z-index:251662336" coordsize="67329,403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">
                <v:group id="Group 17" o:spid="_x0000_s1027" style="position:absolute;width:67329;height:39008" coordsize="67329,39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Picture 14" o:spid="_x0000_s1028" type="#_x0000_t75" style="position:absolute;width:67329;height:25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">
                    <v:imagedata r:id="rId15" o:title=""/>
                  </v:shape>
                  <v:shape id="Picture 16" o:spid="_x0000_s1029" type="#_x0000_t75" style="position:absolute;top:24765;width:67329;height:142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">
                    <v:imagedata r:id="rId16" o:title=""/>
                  </v:shape>
                </v:group>
                <v:shape id="Picture 6" o:spid="_x0000_s1030" type="#_x0000_t75" style="position:absolute;left:50038;top:37973;width:15398;height:23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">
                  <v:imagedata r:id="rId17" o:title="" cropright="26463f"/>
                  <o:lock v:ext="edit" aspectratio="f"/>
                </v:shape>
                <w10:wrap type="square"/>
              </v:group>
            </w:pict>
          </mc:Fallback>
        </mc:AlternateContent>
      </w:r>
      <w:r w:rsidR="00013EE8" w:rsidRPr="00013EE8">
        <w:rPr>
          <w:rFonts w:cs="Arial"/>
          <w:b/>
          <w:snapToGrid w:val="0"/>
          <w:color w:val="000000"/>
          <w:u w:val="single" w:color="000000"/>
          <w:lang w:val="en-150"/>
        </w:rPr>
        <w:t>Component Description</w:t>
      </w:r>
    </w:p>
    <w:p w14:paraId="48AAFDB6" w14:textId="77777777" w:rsidR="00013EE8" w:rsidRPr="00013EE8" w:rsidRDefault="00013EE8" w:rsidP="00013EE8">
      <w:pPr>
        <w:widowControl w:val="0"/>
        <w:spacing w:line="0" w:lineRule="atLeast"/>
        <w:jc w:val="both"/>
        <w:rPr>
          <w:rFonts w:cs="Arial"/>
          <w:i/>
          <w:snapToGrid w:val="0"/>
          <w:color w:val="000000"/>
          <w:lang w:val="en-150"/>
        </w:rPr>
      </w:pPr>
      <w:r w:rsidRPr="00013EE8">
        <w:rPr>
          <w:rFonts w:cs="Arial"/>
          <w:i/>
          <w:snapToGrid w:val="0"/>
          <w:color w:val="000000"/>
          <w:lang w:val="en-150"/>
        </w:rPr>
        <w:t>Casing</w:t>
      </w:r>
    </w:p>
    <w:p w14:paraId="696DECEB" w14:textId="336EFF50" w:rsidR="004C12C1" w:rsidRDefault="00013EE8" w:rsidP="00CF07F4">
      <w:pPr>
        <w:widowControl w:val="0"/>
        <w:spacing w:line="0" w:lineRule="atLeast"/>
        <w:jc w:val="both"/>
        <w:rPr>
          <w:rFonts w:cs="Arial"/>
          <w:snapToGrid w:val="0"/>
          <w:color w:val="000000"/>
          <w:u w:color="000000"/>
          <w:lang w:val="en-US"/>
        </w:rPr>
      </w:pPr>
      <w:r w:rsidRPr="00013EE8">
        <w:rPr>
          <w:rFonts w:cs="Arial"/>
          <w:snapToGrid w:val="0"/>
          <w:color w:val="000000"/>
          <w:u w:color="000000"/>
          <w:lang w:val="en-150"/>
        </w:rPr>
        <w:t>Unit casing to be made of galvanized steel metal sheets pre-painted with white colour RAL 7035 polyester paint.</w:t>
      </w:r>
      <w:r w:rsidR="00FB5031">
        <w:rPr>
          <w:rFonts w:cs="Arial"/>
          <w:snapToGrid w:val="0"/>
          <w:color w:val="000000"/>
          <w:u w:color="000000"/>
          <w:lang w:val="en-US"/>
        </w:rPr>
        <w:t xml:space="preserve"> Unit frame to be self-supporting (i.e. to be able to bear unit load with no plastic deformation).</w:t>
      </w:r>
    </w:p>
    <w:p w14:paraId="44457D6C" w14:textId="38E97E83" w:rsidR="00FB5031" w:rsidRDefault="00FB5031" w:rsidP="00CF07F4">
      <w:pPr>
        <w:widowControl w:val="0"/>
        <w:spacing w:line="0" w:lineRule="atLeast"/>
        <w:jc w:val="both"/>
        <w:rPr>
          <w:rFonts w:cs="Arial"/>
          <w:snapToGrid w:val="0"/>
          <w:color w:val="000000"/>
          <w:u w:color="000000"/>
          <w:lang w:val="en-US"/>
        </w:rPr>
      </w:pPr>
    </w:p>
    <w:p w14:paraId="1458707B" w14:textId="778FC74C" w:rsidR="00FB5031" w:rsidRPr="005F2914" w:rsidRDefault="00FB5031" w:rsidP="00FB5031">
      <w:pPr>
        <w:widowControl w:val="0"/>
        <w:spacing w:line="0" w:lineRule="atLeast"/>
        <w:jc w:val="both"/>
        <w:rPr>
          <w:rFonts w:cs="Arial"/>
          <w:i/>
          <w:snapToGrid w:val="0"/>
          <w:color w:val="000000"/>
          <w:lang w:val="en-150"/>
        </w:rPr>
      </w:pPr>
      <w:r w:rsidRPr="005F2914">
        <w:rPr>
          <w:rFonts w:cs="Arial"/>
          <w:i/>
          <w:snapToGrid w:val="0"/>
          <w:color w:val="000000"/>
          <w:lang w:val="en-150"/>
        </w:rPr>
        <w:t xml:space="preserve">Air </w:t>
      </w:r>
      <w:r w:rsidR="00F944AF">
        <w:rPr>
          <w:rFonts w:cs="Arial"/>
          <w:i/>
          <w:snapToGrid w:val="0"/>
          <w:color w:val="000000"/>
          <w:lang w:val="en-US"/>
        </w:rPr>
        <w:t>Circuit</w:t>
      </w:r>
    </w:p>
    <w:p w14:paraId="25C9A491" w14:textId="4171ECE1" w:rsidR="00CD20F1" w:rsidRDefault="00FA117B" w:rsidP="00FB5031">
      <w:pPr>
        <w:widowControl w:val="0"/>
        <w:spacing w:line="0" w:lineRule="atLeast"/>
        <w:jc w:val="both"/>
        <w:rPr>
          <w:rFonts w:cs="Arial"/>
          <w:snapToGrid w:val="0"/>
          <w:color w:val="000000"/>
          <w:u w:color="000000"/>
          <w:lang w:val="en-US"/>
        </w:rPr>
      </w:pPr>
      <w:r>
        <w:rPr>
          <w:rFonts w:cs="Arial"/>
          <w:snapToGrid w:val="0"/>
          <w:color w:val="000000"/>
          <w:u w:color="000000"/>
          <w:lang w:val="en-US"/>
        </w:rPr>
        <w:t>Reusable air filters to be pre-fitted in unit assembly.</w:t>
      </w:r>
      <w:r w:rsidR="003239C6">
        <w:rPr>
          <w:rFonts w:cs="Arial"/>
          <w:snapToGrid w:val="0"/>
          <w:color w:val="000000"/>
          <w:u w:color="000000"/>
          <w:lang w:val="en-US"/>
        </w:rPr>
        <w:t xml:space="preserve"> </w:t>
      </w:r>
      <w:r w:rsidR="000C6B94">
        <w:rPr>
          <w:rFonts w:cs="Arial"/>
          <w:snapToGrid w:val="0"/>
          <w:color w:val="000000"/>
          <w:u w:color="000000"/>
          <w:lang w:val="en-US"/>
        </w:rPr>
        <w:t xml:space="preserve">Coils to be made of copper pipes mechanically expanded into aluminium fins achieving high thermal efficiency. </w:t>
      </w:r>
      <w:r w:rsidR="003239C6">
        <w:rPr>
          <w:rFonts w:cs="Arial"/>
          <w:snapToGrid w:val="0"/>
          <w:color w:val="000000"/>
          <w:u w:color="000000"/>
          <w:lang w:val="en-US"/>
        </w:rPr>
        <w:t xml:space="preserve">Coils to be fitted with condensate drain pans. </w:t>
      </w:r>
      <w:r w:rsidR="000C6B94">
        <w:rPr>
          <w:rFonts w:cs="Arial"/>
          <w:snapToGrid w:val="0"/>
          <w:color w:val="000000"/>
          <w:u w:color="000000"/>
          <w:lang w:val="en-US"/>
        </w:rPr>
        <w:t xml:space="preserve">Unit to be equipped with centrifugal fan(s) coupled by pulleys and belts. </w:t>
      </w:r>
      <w:r>
        <w:rPr>
          <w:rFonts w:cs="Arial"/>
          <w:snapToGrid w:val="0"/>
          <w:color w:val="000000"/>
          <w:u w:color="000000"/>
          <w:lang w:val="en-US"/>
        </w:rPr>
        <w:t>Fan(s) to be fi</w:t>
      </w:r>
      <w:r w:rsidR="003239C6">
        <w:rPr>
          <w:rFonts w:cs="Arial"/>
          <w:snapToGrid w:val="0"/>
          <w:color w:val="000000"/>
          <w:u w:color="000000"/>
          <w:lang w:val="en-US"/>
        </w:rPr>
        <w:t xml:space="preserve">tted on greased spherical bearing so that no maintenance is required. </w:t>
      </w:r>
      <w:r>
        <w:rPr>
          <w:rFonts w:cs="Arial"/>
          <w:snapToGrid w:val="0"/>
          <w:color w:val="000000"/>
          <w:u w:color="000000"/>
          <w:lang w:val="en-US"/>
        </w:rPr>
        <w:t>Fan(s) to be equipped with double-intake turbines and front-curved blade impeller(s).</w:t>
      </w:r>
      <w:r w:rsidR="000C6B94">
        <w:rPr>
          <w:rFonts w:cs="Arial"/>
          <w:snapToGrid w:val="0"/>
          <w:color w:val="000000"/>
          <w:u w:color="000000"/>
          <w:lang w:val="en-US"/>
        </w:rPr>
        <w:t xml:space="preserve"> Fan(s) to be driven by electric motor(s) equipped with tensions. Motor(s) should have internal thermal protection and be Class F and IP55 protection certified.</w:t>
      </w:r>
      <w:r w:rsidR="00BB1819">
        <w:rPr>
          <w:rFonts w:cs="Arial"/>
          <w:snapToGrid w:val="0"/>
          <w:color w:val="000000"/>
          <w:u w:color="000000"/>
          <w:lang w:val="en-US"/>
        </w:rPr>
        <w:t xml:space="preserve"> Option to replace belt-driven </w:t>
      </w:r>
      <w:r w:rsidR="00A93B08">
        <w:rPr>
          <w:rFonts w:cs="Arial"/>
          <w:snapToGrid w:val="0"/>
          <w:color w:val="000000"/>
          <w:u w:color="000000"/>
          <w:lang w:val="en-US"/>
        </w:rPr>
        <w:t xml:space="preserve">supply air </w:t>
      </w:r>
      <w:r w:rsidR="00BB1819">
        <w:rPr>
          <w:rFonts w:cs="Arial"/>
          <w:snapToGrid w:val="0"/>
          <w:color w:val="000000"/>
          <w:u w:color="000000"/>
          <w:lang w:val="en-US"/>
        </w:rPr>
        <w:t xml:space="preserve">centrifugal fan(s) with plug type EC fan(s) </w:t>
      </w:r>
      <w:r w:rsidR="00A93B08">
        <w:rPr>
          <w:rFonts w:cs="Arial"/>
          <w:snapToGrid w:val="0"/>
          <w:color w:val="000000"/>
          <w:u w:color="000000"/>
          <w:lang w:val="en-US"/>
        </w:rPr>
        <w:t>equipped with</w:t>
      </w:r>
      <w:r w:rsidR="00A93B08">
        <w:rPr>
          <w:rFonts w:cs="Arial"/>
          <w:snapToGrid w:val="0"/>
          <w:color w:val="000000"/>
          <w:u w:color="000000"/>
          <w:lang w:val="en-US"/>
        </w:rPr>
        <w:br/>
      </w:r>
      <w:r w:rsidR="00BB1819">
        <w:rPr>
          <w:rFonts w:cs="Arial"/>
          <w:snapToGrid w:val="0"/>
          <w:color w:val="000000"/>
          <w:u w:color="000000"/>
          <w:lang w:val="en-US"/>
        </w:rPr>
        <w:t>built-in variable speed control.</w:t>
      </w:r>
    </w:p>
    <w:p w14:paraId="2305667C" w14:textId="539B8C34" w:rsidR="004C12C1" w:rsidRPr="00013EE8" w:rsidRDefault="004C12C1" w:rsidP="00CF07F4">
      <w:pPr>
        <w:widowControl w:val="0"/>
        <w:spacing w:line="0" w:lineRule="atLeast"/>
        <w:jc w:val="both"/>
        <w:rPr>
          <w:rFonts w:cs="Arial"/>
          <w:b/>
          <w:snapToGrid w:val="0"/>
          <w:color w:val="000000"/>
          <w:u w:val="single" w:color="000000"/>
          <w:lang w:val="en-150"/>
        </w:rPr>
      </w:pPr>
    </w:p>
    <w:p w14:paraId="20B9E657" w14:textId="6380D081" w:rsidR="00FB5031" w:rsidRPr="00F944AF" w:rsidRDefault="00FB5031" w:rsidP="00FB5031">
      <w:pPr>
        <w:widowControl w:val="0"/>
        <w:spacing w:line="0" w:lineRule="atLeast"/>
        <w:jc w:val="both"/>
        <w:rPr>
          <w:rFonts w:cs="Arial"/>
          <w:i/>
          <w:snapToGrid w:val="0"/>
          <w:color w:val="000000"/>
          <w:lang w:val="en-US"/>
        </w:rPr>
      </w:pPr>
      <w:r w:rsidRPr="005F2914">
        <w:rPr>
          <w:rFonts w:cs="Arial"/>
          <w:i/>
          <w:snapToGrid w:val="0"/>
          <w:color w:val="000000"/>
          <w:lang w:val="en-150"/>
        </w:rPr>
        <w:t xml:space="preserve">Cooling </w:t>
      </w:r>
      <w:r w:rsidR="00F944AF">
        <w:rPr>
          <w:rFonts w:cs="Arial"/>
          <w:i/>
          <w:snapToGrid w:val="0"/>
          <w:color w:val="000000"/>
          <w:lang w:val="en-US"/>
        </w:rPr>
        <w:t>Circuit</w:t>
      </w:r>
    </w:p>
    <w:p w14:paraId="4391C8E2" w14:textId="513BBE97" w:rsidR="004C12C1" w:rsidRDefault="000C6B94" w:rsidP="00CF07F4">
      <w:pPr>
        <w:widowControl w:val="0"/>
        <w:spacing w:line="0" w:lineRule="atLeast"/>
        <w:jc w:val="both"/>
        <w:rPr>
          <w:rFonts w:cs="Arial"/>
          <w:snapToGrid w:val="0"/>
          <w:color w:val="000000"/>
          <w:lang w:val="en-US"/>
        </w:rPr>
      </w:pPr>
      <w:r>
        <w:rPr>
          <w:rFonts w:cs="Arial"/>
          <w:snapToGrid w:val="0"/>
          <w:color w:val="000000"/>
          <w:lang w:val="en-US"/>
        </w:rPr>
        <w:t>Circuit to be equipped with thermostatic</w:t>
      </w:r>
      <w:r w:rsidR="00FB5031" w:rsidRPr="00FB5031">
        <w:rPr>
          <w:rFonts w:cs="Arial"/>
          <w:snapToGrid w:val="0"/>
          <w:color w:val="000000"/>
          <w:lang w:val="en-150"/>
        </w:rPr>
        <w:t xml:space="preserve"> expansion valve(s) with external equalisation</w:t>
      </w:r>
      <w:r>
        <w:rPr>
          <w:rFonts w:cs="Arial"/>
          <w:snapToGrid w:val="0"/>
          <w:color w:val="000000"/>
          <w:lang w:val="en-US"/>
        </w:rPr>
        <w:t>.</w:t>
      </w:r>
    </w:p>
    <w:p w14:paraId="7C0B870F" w14:textId="77777777" w:rsidR="000C6B94" w:rsidRPr="000C6B94" w:rsidRDefault="000C6B94" w:rsidP="00CF07F4">
      <w:pPr>
        <w:widowControl w:val="0"/>
        <w:spacing w:line="0" w:lineRule="atLeast"/>
        <w:jc w:val="both"/>
        <w:rPr>
          <w:rFonts w:cs="Arial"/>
          <w:snapToGrid w:val="0"/>
          <w:color w:val="000000"/>
          <w:lang w:val="en-US"/>
        </w:rPr>
      </w:pPr>
    </w:p>
    <w:p w14:paraId="0E763319" w14:textId="77777777" w:rsidR="00FB5031" w:rsidRPr="005F2914" w:rsidRDefault="00FB5031" w:rsidP="00FB5031">
      <w:pPr>
        <w:widowControl w:val="0"/>
        <w:spacing w:line="0" w:lineRule="atLeast"/>
        <w:jc w:val="both"/>
        <w:rPr>
          <w:rFonts w:cs="Arial"/>
          <w:i/>
          <w:snapToGrid w:val="0"/>
          <w:color w:val="000000"/>
          <w:lang w:val="en-150"/>
        </w:rPr>
      </w:pPr>
      <w:r w:rsidRPr="005F2914">
        <w:rPr>
          <w:rFonts w:cs="Arial"/>
          <w:i/>
          <w:snapToGrid w:val="0"/>
          <w:color w:val="000000"/>
          <w:lang w:val="en-150"/>
        </w:rPr>
        <w:t>Protections</w:t>
      </w:r>
    </w:p>
    <w:p w14:paraId="4E9CE74D" w14:textId="41982369" w:rsidR="004C12C1" w:rsidRDefault="000C6B94" w:rsidP="00FB5031">
      <w:pPr>
        <w:widowControl w:val="0"/>
        <w:spacing w:line="0" w:lineRule="atLeast"/>
        <w:jc w:val="both"/>
        <w:rPr>
          <w:rFonts w:cs="Arial"/>
          <w:snapToGrid w:val="0"/>
          <w:color w:val="000000"/>
          <w:lang w:val="en-150"/>
        </w:rPr>
      </w:pPr>
      <w:r>
        <w:rPr>
          <w:rFonts w:cs="Arial"/>
          <w:snapToGrid w:val="0"/>
          <w:color w:val="000000"/>
          <w:lang w:val="en-US"/>
        </w:rPr>
        <w:t>Unit to be equipped with main</w:t>
      </w:r>
      <w:r w:rsidR="00FB5031" w:rsidRPr="00FB5031">
        <w:rPr>
          <w:rFonts w:cs="Arial"/>
          <w:snapToGrid w:val="0"/>
          <w:color w:val="000000"/>
          <w:lang w:val="en-150"/>
        </w:rPr>
        <w:t xml:space="preserve"> door switch.</w:t>
      </w:r>
    </w:p>
    <w:p w14:paraId="08D87737" w14:textId="73621FB7" w:rsidR="002D5963" w:rsidRDefault="002D5963" w:rsidP="00FB5031">
      <w:pPr>
        <w:widowControl w:val="0"/>
        <w:spacing w:line="0" w:lineRule="atLeast"/>
        <w:jc w:val="both"/>
        <w:rPr>
          <w:rFonts w:cs="Arial"/>
          <w:snapToGrid w:val="0"/>
          <w:color w:val="000000"/>
          <w:lang w:val="en-150"/>
        </w:rPr>
      </w:pPr>
    </w:p>
    <w:p w14:paraId="20829B3A" w14:textId="60941F85" w:rsidR="002D5963" w:rsidRPr="005F2914" w:rsidRDefault="00127F7F" w:rsidP="00FB5031">
      <w:pPr>
        <w:widowControl w:val="0"/>
        <w:spacing w:line="0" w:lineRule="atLeast"/>
        <w:jc w:val="both"/>
        <w:rPr>
          <w:rFonts w:cs="Arial"/>
          <w:i/>
          <w:snapToGrid w:val="0"/>
          <w:color w:val="000000"/>
          <w:lang w:val="en-150"/>
        </w:rPr>
      </w:pPr>
      <w:r w:rsidRPr="005F2914">
        <w:rPr>
          <w:rFonts w:cs="Arial"/>
          <w:i/>
          <w:snapToGrid w:val="0"/>
          <w:color w:val="000000"/>
          <w:lang w:val="en-150"/>
        </w:rPr>
        <w:t>Optional Components</w:t>
      </w:r>
    </w:p>
    <w:p w14:paraId="5EF44CCB" w14:textId="50C6BD42" w:rsidR="00127F7F" w:rsidRPr="00BB7667" w:rsidRDefault="00127F7F" w:rsidP="00FB5031">
      <w:pPr>
        <w:widowControl w:val="0"/>
        <w:spacing w:line="0" w:lineRule="atLeast"/>
        <w:jc w:val="both"/>
        <w:rPr>
          <w:rFonts w:cs="Arial"/>
          <w:i/>
          <w:snapToGrid w:val="0"/>
          <w:color w:val="000000"/>
          <w:u w:val="single"/>
          <w:lang w:val="en-US"/>
        </w:rPr>
      </w:pPr>
      <w:r w:rsidRPr="00BB7667">
        <w:rPr>
          <w:rFonts w:cs="Arial"/>
          <w:i/>
          <w:snapToGrid w:val="0"/>
          <w:color w:val="000000"/>
          <w:u w:val="single"/>
          <w:lang w:val="en-US"/>
        </w:rPr>
        <w:t xml:space="preserve">Corrosion </w:t>
      </w:r>
      <w:r w:rsidR="00BB7667">
        <w:rPr>
          <w:rFonts w:cs="Arial"/>
          <w:i/>
          <w:snapToGrid w:val="0"/>
          <w:color w:val="000000"/>
          <w:u w:val="single"/>
          <w:lang w:val="en-US"/>
        </w:rPr>
        <w:t>Protection</w:t>
      </w:r>
    </w:p>
    <w:p w14:paraId="205FF471" w14:textId="49722E99" w:rsidR="00BB7667" w:rsidRPr="00BB7667" w:rsidRDefault="00BB7667" w:rsidP="00127F7F">
      <w:pPr>
        <w:widowControl w:val="0"/>
        <w:spacing w:line="0" w:lineRule="atLeast"/>
        <w:jc w:val="both"/>
        <w:rPr>
          <w:rFonts w:cs="Arial"/>
          <w:snapToGrid w:val="0"/>
          <w:color w:val="000000"/>
          <w:u w:color="000000"/>
          <w:lang w:val="en-US"/>
        </w:rPr>
      </w:pPr>
      <w:r>
        <w:rPr>
          <w:rFonts w:cs="Arial"/>
          <w:snapToGrid w:val="0"/>
          <w:color w:val="000000"/>
          <w:u w:color="000000"/>
          <w:lang w:val="en-US"/>
        </w:rPr>
        <w:t>The following options should be available to ensure coil protection under corrosive conditions:</w:t>
      </w:r>
    </w:p>
    <w:p w14:paraId="055D8568" w14:textId="39C3028D" w:rsidR="00127F7F" w:rsidRPr="00BB7667" w:rsidRDefault="00127F7F" w:rsidP="006E64B7">
      <w:pPr>
        <w:pStyle w:val="ListParagraph"/>
        <w:widowControl w:val="0"/>
        <w:numPr>
          <w:ilvl w:val="0"/>
          <w:numId w:val="23"/>
        </w:numPr>
        <w:spacing w:line="0" w:lineRule="atLeast"/>
        <w:ind w:left="567" w:hanging="207"/>
        <w:jc w:val="both"/>
        <w:rPr>
          <w:rFonts w:cs="Arial"/>
          <w:snapToGrid w:val="0"/>
          <w:color w:val="000000"/>
          <w:u w:color="000000"/>
          <w:lang w:val="en-150"/>
        </w:rPr>
      </w:pPr>
      <w:r w:rsidRPr="00BB7667">
        <w:rPr>
          <w:rFonts w:cs="Arial"/>
          <w:snapToGrid w:val="0"/>
          <w:color w:val="000000"/>
          <w:u w:color="000000"/>
          <w:lang w:val="en-150"/>
        </w:rPr>
        <w:t xml:space="preserve">Coil </w:t>
      </w:r>
      <w:r w:rsidR="00BB7667">
        <w:rPr>
          <w:rFonts w:cs="Arial"/>
          <w:snapToGrid w:val="0"/>
          <w:color w:val="000000"/>
          <w:u w:color="000000"/>
          <w:lang w:val="en-US"/>
        </w:rPr>
        <w:t>made of</w:t>
      </w:r>
      <w:r w:rsidRPr="00BB7667">
        <w:rPr>
          <w:rFonts w:cs="Arial"/>
          <w:snapToGrid w:val="0"/>
          <w:color w:val="000000"/>
          <w:u w:color="000000"/>
          <w:lang w:val="en-150"/>
        </w:rPr>
        <w:t xml:space="preserve"> copper pipes </w:t>
      </w:r>
      <w:r w:rsidR="00BB7667">
        <w:rPr>
          <w:rFonts w:cs="Arial"/>
          <w:snapToGrid w:val="0"/>
          <w:color w:val="000000"/>
          <w:u w:color="000000"/>
          <w:lang w:val="en-US"/>
        </w:rPr>
        <w:t>mechanically expanded into</w:t>
      </w:r>
      <w:r w:rsidRPr="00BB7667">
        <w:rPr>
          <w:rFonts w:cs="Arial"/>
          <w:snapToGrid w:val="0"/>
          <w:color w:val="000000"/>
          <w:u w:color="000000"/>
          <w:lang w:val="en-150"/>
        </w:rPr>
        <w:t xml:space="preserve"> copper fins.</w:t>
      </w:r>
    </w:p>
    <w:p w14:paraId="52BFE00A" w14:textId="6D0D4377" w:rsidR="00127F7F" w:rsidRPr="00BB7667" w:rsidRDefault="00127F7F" w:rsidP="006E64B7">
      <w:pPr>
        <w:pStyle w:val="ListParagraph"/>
        <w:widowControl w:val="0"/>
        <w:numPr>
          <w:ilvl w:val="0"/>
          <w:numId w:val="23"/>
        </w:numPr>
        <w:spacing w:line="0" w:lineRule="atLeast"/>
        <w:ind w:left="567" w:hanging="207"/>
        <w:jc w:val="both"/>
        <w:rPr>
          <w:rFonts w:cs="Arial"/>
          <w:snapToGrid w:val="0"/>
          <w:color w:val="000000"/>
          <w:u w:color="000000"/>
          <w:lang w:val="en-150"/>
        </w:rPr>
      </w:pPr>
      <w:r w:rsidRPr="00BB7667">
        <w:rPr>
          <w:rFonts w:cs="Arial"/>
          <w:snapToGrid w:val="0"/>
          <w:color w:val="000000"/>
          <w:u w:color="000000"/>
          <w:lang w:val="en-150"/>
        </w:rPr>
        <w:lastRenderedPageBreak/>
        <w:t xml:space="preserve">INERA® coil </w:t>
      </w:r>
      <w:r w:rsidR="00BB7667">
        <w:rPr>
          <w:rFonts w:cs="Arial"/>
          <w:snapToGrid w:val="0"/>
          <w:color w:val="000000"/>
          <w:u w:color="000000"/>
          <w:lang w:val="en-US"/>
        </w:rPr>
        <w:t>made of</w:t>
      </w:r>
      <w:r w:rsidRPr="00BB7667">
        <w:rPr>
          <w:rFonts w:cs="Arial"/>
          <w:snapToGrid w:val="0"/>
          <w:color w:val="000000"/>
          <w:u w:color="000000"/>
          <w:lang w:val="en-150"/>
        </w:rPr>
        <w:t xml:space="preserve"> copper pipes </w:t>
      </w:r>
      <w:r w:rsidR="00BB7667">
        <w:rPr>
          <w:rFonts w:cs="Arial"/>
          <w:snapToGrid w:val="0"/>
          <w:color w:val="000000"/>
          <w:u w:color="000000"/>
          <w:lang w:val="en-US"/>
        </w:rPr>
        <w:t xml:space="preserve">mechanically expanded into </w:t>
      </w:r>
      <w:r w:rsidR="00AE1A1F">
        <w:rPr>
          <w:rFonts w:cs="Arial"/>
          <w:snapToGrid w:val="0"/>
          <w:color w:val="000000"/>
          <w:u w:color="000000"/>
          <w:lang w:val="en-US"/>
        </w:rPr>
        <w:t xml:space="preserve">high-performance </w:t>
      </w:r>
      <w:r w:rsidRPr="00BB7667">
        <w:rPr>
          <w:rFonts w:cs="Arial"/>
          <w:snapToGrid w:val="0"/>
          <w:color w:val="000000"/>
          <w:u w:color="000000"/>
          <w:lang w:val="en-150"/>
        </w:rPr>
        <w:t>aluminium</w:t>
      </w:r>
      <w:r w:rsidR="00BB7667">
        <w:rPr>
          <w:rFonts w:cs="Arial"/>
          <w:snapToGrid w:val="0"/>
          <w:color w:val="000000"/>
          <w:u w:color="000000"/>
          <w:lang w:val="en-US"/>
        </w:rPr>
        <w:t>-</w:t>
      </w:r>
      <w:r w:rsidRPr="00BB7667">
        <w:rPr>
          <w:rFonts w:cs="Arial"/>
          <w:snapToGrid w:val="0"/>
          <w:color w:val="000000"/>
          <w:u w:color="000000"/>
          <w:lang w:val="en-150"/>
        </w:rPr>
        <w:t>alloy</w:t>
      </w:r>
      <w:r w:rsidR="00BB7667">
        <w:rPr>
          <w:rFonts w:cs="Arial"/>
          <w:snapToGrid w:val="0"/>
          <w:color w:val="000000"/>
          <w:u w:color="000000"/>
          <w:lang w:val="en-US"/>
        </w:rPr>
        <w:t xml:space="preserve"> fins.</w:t>
      </w:r>
    </w:p>
    <w:p w14:paraId="502AD8CB" w14:textId="7309E939" w:rsidR="00127F7F" w:rsidRPr="00BB7667" w:rsidRDefault="00127F7F" w:rsidP="006E64B7">
      <w:pPr>
        <w:pStyle w:val="ListParagraph"/>
        <w:widowControl w:val="0"/>
        <w:numPr>
          <w:ilvl w:val="0"/>
          <w:numId w:val="23"/>
        </w:numPr>
        <w:spacing w:line="0" w:lineRule="atLeast"/>
        <w:ind w:left="567" w:hanging="207"/>
        <w:jc w:val="both"/>
        <w:rPr>
          <w:rFonts w:cs="Arial"/>
          <w:snapToGrid w:val="0"/>
          <w:color w:val="000000"/>
          <w:u w:color="000000"/>
          <w:lang w:val="en-150"/>
        </w:rPr>
      </w:pPr>
      <w:r w:rsidRPr="00BB7667">
        <w:rPr>
          <w:rFonts w:cs="Arial"/>
          <w:snapToGrid w:val="0"/>
          <w:color w:val="000000"/>
          <w:u w:color="000000"/>
          <w:lang w:val="en-150"/>
        </w:rPr>
        <w:t xml:space="preserve">Coil </w:t>
      </w:r>
      <w:r w:rsidR="00BB7667">
        <w:rPr>
          <w:rFonts w:cs="Arial"/>
          <w:snapToGrid w:val="0"/>
          <w:color w:val="000000"/>
          <w:u w:color="000000"/>
          <w:lang w:val="en-US"/>
        </w:rPr>
        <w:t>made of</w:t>
      </w:r>
      <w:r w:rsidRPr="00BB7667">
        <w:rPr>
          <w:rFonts w:cs="Arial"/>
          <w:snapToGrid w:val="0"/>
          <w:color w:val="000000"/>
          <w:u w:color="000000"/>
          <w:lang w:val="en-150"/>
        </w:rPr>
        <w:t xml:space="preserve"> copper pipes </w:t>
      </w:r>
      <w:r w:rsidR="00BB7667">
        <w:rPr>
          <w:rFonts w:cs="Arial"/>
          <w:snapToGrid w:val="0"/>
          <w:color w:val="000000"/>
          <w:u w:color="000000"/>
          <w:lang w:val="en-US"/>
        </w:rPr>
        <w:t>mechanically expanded into</w:t>
      </w:r>
      <w:r w:rsidRPr="00BB7667">
        <w:rPr>
          <w:rFonts w:cs="Arial"/>
          <w:snapToGrid w:val="0"/>
          <w:color w:val="000000"/>
          <w:u w:color="000000"/>
          <w:lang w:val="en-150"/>
        </w:rPr>
        <w:t xml:space="preserve"> aluminium fins with polyurethane</w:t>
      </w:r>
      <w:r w:rsidR="00BB7667" w:rsidRPr="00BB7667">
        <w:rPr>
          <w:rFonts w:cs="Arial"/>
          <w:snapToGrid w:val="0"/>
          <w:color w:val="000000"/>
          <w:u w:color="000000"/>
          <w:lang w:val="en-US"/>
        </w:rPr>
        <w:t xml:space="preserve"> </w:t>
      </w:r>
      <w:r w:rsidRPr="00BB7667">
        <w:rPr>
          <w:rFonts w:cs="Arial"/>
          <w:snapToGrid w:val="0"/>
          <w:color w:val="000000"/>
          <w:u w:color="000000"/>
          <w:lang w:val="en-150"/>
        </w:rPr>
        <w:t>and Blygold® coating.</w:t>
      </w:r>
    </w:p>
    <w:p w14:paraId="7D535241" w14:textId="016A1570" w:rsidR="004C12C1" w:rsidRPr="00BB7667" w:rsidRDefault="00460DEA" w:rsidP="006E64B7">
      <w:pPr>
        <w:pStyle w:val="ListParagraph"/>
        <w:widowControl w:val="0"/>
        <w:numPr>
          <w:ilvl w:val="0"/>
          <w:numId w:val="23"/>
        </w:numPr>
        <w:spacing w:line="0" w:lineRule="atLeast"/>
        <w:ind w:left="567" w:hanging="207"/>
        <w:jc w:val="both"/>
        <w:rPr>
          <w:rFonts w:cs="Arial"/>
          <w:snapToGrid w:val="0"/>
          <w:color w:val="000000"/>
          <w:u w:color="000000"/>
          <w:lang w:val="en-150"/>
        </w:rPr>
      </w:pPr>
      <w:r>
        <w:rPr>
          <w:rFonts w:cs="Arial"/>
          <w:snapToGrid w:val="0"/>
          <w:color w:val="000000"/>
          <w:u w:color="000000"/>
          <w:lang w:val="en-US"/>
        </w:rPr>
        <w:t>Stainless steel condensate drain pan.</w:t>
      </w:r>
    </w:p>
    <w:p w14:paraId="68220950" w14:textId="14426A08" w:rsidR="004C12C1" w:rsidRPr="00127F7F" w:rsidRDefault="004C12C1" w:rsidP="00CF07F4">
      <w:pPr>
        <w:widowControl w:val="0"/>
        <w:spacing w:line="0" w:lineRule="atLeast"/>
        <w:jc w:val="both"/>
        <w:rPr>
          <w:rFonts w:cs="Arial"/>
          <w:snapToGrid w:val="0"/>
          <w:color w:val="000000"/>
          <w:u w:color="000000"/>
          <w:lang w:val="en-150"/>
        </w:rPr>
      </w:pPr>
    </w:p>
    <w:p w14:paraId="062CC786" w14:textId="30EF17E4" w:rsidR="00127F7F" w:rsidRPr="00460DEA" w:rsidRDefault="00127F7F" w:rsidP="00127F7F">
      <w:pPr>
        <w:widowControl w:val="0"/>
        <w:spacing w:line="0" w:lineRule="atLeast"/>
        <w:jc w:val="both"/>
        <w:rPr>
          <w:rFonts w:cs="Arial"/>
          <w:i/>
          <w:snapToGrid w:val="0"/>
          <w:color w:val="000000"/>
          <w:u w:val="single"/>
          <w:lang w:val="en-US"/>
        </w:rPr>
      </w:pPr>
      <w:r w:rsidRPr="00460DEA">
        <w:rPr>
          <w:rFonts w:cs="Arial"/>
          <w:i/>
          <w:snapToGrid w:val="0"/>
          <w:color w:val="000000"/>
          <w:u w:val="single"/>
          <w:lang w:val="en-US"/>
        </w:rPr>
        <w:t>Humidity</w:t>
      </w:r>
      <w:r w:rsidR="00460DEA">
        <w:rPr>
          <w:rFonts w:cs="Arial"/>
          <w:i/>
          <w:snapToGrid w:val="0"/>
          <w:color w:val="000000"/>
          <w:u w:val="single"/>
          <w:lang w:val="en-US"/>
        </w:rPr>
        <w:t xml:space="preserve"> Protection</w:t>
      </w:r>
    </w:p>
    <w:p w14:paraId="6B0CA6E7" w14:textId="69ADF642" w:rsidR="00AE1A1F" w:rsidRDefault="00AE1A1F" w:rsidP="00127F7F">
      <w:pPr>
        <w:widowControl w:val="0"/>
        <w:spacing w:line="0" w:lineRule="atLeast"/>
        <w:jc w:val="both"/>
        <w:rPr>
          <w:rFonts w:cs="Arial"/>
          <w:snapToGrid w:val="0"/>
          <w:color w:val="000000"/>
          <w:u w:color="000000"/>
          <w:lang w:val="en-US"/>
        </w:rPr>
      </w:pPr>
      <w:r>
        <w:rPr>
          <w:rFonts w:cs="Arial"/>
          <w:snapToGrid w:val="0"/>
          <w:color w:val="000000"/>
          <w:u w:color="000000"/>
          <w:lang w:val="en-US"/>
        </w:rPr>
        <w:t>The following options should be available:</w:t>
      </w:r>
    </w:p>
    <w:p w14:paraId="7D46BDF3" w14:textId="221985A0" w:rsidR="00127F7F" w:rsidRPr="00AE1A1F" w:rsidRDefault="00460DEA" w:rsidP="006E64B7">
      <w:pPr>
        <w:pStyle w:val="ListParagraph"/>
        <w:widowControl w:val="0"/>
        <w:numPr>
          <w:ilvl w:val="0"/>
          <w:numId w:val="24"/>
        </w:numPr>
        <w:spacing w:line="0" w:lineRule="atLeast"/>
        <w:ind w:left="567" w:hanging="207"/>
        <w:jc w:val="both"/>
        <w:rPr>
          <w:rFonts w:cs="Arial"/>
          <w:snapToGrid w:val="0"/>
          <w:color w:val="000000"/>
          <w:u w:color="000000"/>
          <w:lang w:val="en-150"/>
        </w:rPr>
      </w:pPr>
      <w:r w:rsidRPr="00AE1A1F">
        <w:rPr>
          <w:rFonts w:cs="Arial"/>
          <w:snapToGrid w:val="0"/>
          <w:color w:val="000000"/>
          <w:u w:color="000000"/>
          <w:lang w:val="en-US"/>
        </w:rPr>
        <w:t>Indoor coil droplet eliminator option</w:t>
      </w:r>
      <w:r w:rsidR="00127F7F" w:rsidRPr="00AE1A1F">
        <w:rPr>
          <w:rFonts w:cs="Arial"/>
          <w:snapToGrid w:val="0"/>
          <w:color w:val="000000"/>
          <w:u w:color="000000"/>
          <w:lang w:val="en-150"/>
        </w:rPr>
        <w:t xml:space="preserve">. Recommended </w:t>
      </w:r>
      <w:r w:rsidR="00AE1A1F">
        <w:rPr>
          <w:rFonts w:cs="Arial"/>
          <w:snapToGrid w:val="0"/>
          <w:color w:val="000000"/>
          <w:u w:color="000000"/>
          <w:lang w:val="en-US"/>
        </w:rPr>
        <w:t>for</w:t>
      </w:r>
      <w:r w:rsidR="00127F7F" w:rsidRPr="00AE1A1F">
        <w:rPr>
          <w:rFonts w:cs="Arial"/>
          <w:snapToGrid w:val="0"/>
          <w:color w:val="000000"/>
          <w:u w:color="000000"/>
          <w:lang w:val="en-150"/>
        </w:rPr>
        <w:t xml:space="preserve"> </w:t>
      </w:r>
      <w:r w:rsidRPr="00AE1A1F">
        <w:rPr>
          <w:rFonts w:cs="Arial"/>
          <w:snapToGrid w:val="0"/>
          <w:color w:val="000000"/>
          <w:u w:color="000000"/>
          <w:lang w:val="en-US"/>
        </w:rPr>
        <w:t>applications</w:t>
      </w:r>
      <w:r w:rsidR="00BB7667" w:rsidRPr="00AE1A1F">
        <w:rPr>
          <w:rFonts w:cs="Arial"/>
          <w:snapToGrid w:val="0"/>
          <w:color w:val="000000"/>
          <w:u w:color="000000"/>
          <w:lang w:val="en-US"/>
        </w:rPr>
        <w:t xml:space="preserve"> </w:t>
      </w:r>
      <w:r w:rsidR="00127F7F" w:rsidRPr="00AE1A1F">
        <w:rPr>
          <w:rFonts w:cs="Arial"/>
          <w:snapToGrid w:val="0"/>
          <w:color w:val="000000"/>
          <w:u w:color="000000"/>
          <w:lang w:val="en-150"/>
        </w:rPr>
        <w:t>where a high</w:t>
      </w:r>
      <w:r w:rsidRPr="00AE1A1F">
        <w:rPr>
          <w:rFonts w:cs="Arial"/>
          <w:snapToGrid w:val="0"/>
          <w:color w:val="000000"/>
          <w:u w:color="000000"/>
          <w:lang w:val="en-US"/>
        </w:rPr>
        <w:t xml:space="preserve"> air</w:t>
      </w:r>
      <w:r w:rsidR="00127F7F" w:rsidRPr="00AE1A1F">
        <w:rPr>
          <w:rFonts w:cs="Arial"/>
          <w:snapToGrid w:val="0"/>
          <w:color w:val="000000"/>
          <w:u w:color="000000"/>
          <w:lang w:val="en-150"/>
        </w:rPr>
        <w:t xml:space="preserve"> moisture content </w:t>
      </w:r>
      <w:r w:rsidR="00626B24">
        <w:rPr>
          <w:rFonts w:cs="Arial"/>
          <w:snapToGrid w:val="0"/>
          <w:color w:val="000000"/>
          <w:u w:color="000000"/>
          <w:lang w:val="en-US"/>
        </w:rPr>
        <w:t>is expected.</w:t>
      </w:r>
    </w:p>
    <w:p w14:paraId="3F0F1644" w14:textId="6D7E8D82" w:rsidR="004C12C1" w:rsidRPr="00AE1A1F" w:rsidRDefault="00626B24" w:rsidP="006E64B7">
      <w:pPr>
        <w:pStyle w:val="ListParagraph"/>
        <w:widowControl w:val="0"/>
        <w:numPr>
          <w:ilvl w:val="0"/>
          <w:numId w:val="24"/>
        </w:numPr>
        <w:spacing w:line="0" w:lineRule="atLeast"/>
        <w:ind w:left="567" w:hanging="207"/>
        <w:jc w:val="both"/>
        <w:rPr>
          <w:rFonts w:cs="Arial"/>
          <w:snapToGrid w:val="0"/>
          <w:color w:val="000000"/>
          <w:u w:color="000000"/>
          <w:lang w:val="en-150"/>
        </w:rPr>
      </w:pPr>
      <w:r>
        <w:rPr>
          <w:rFonts w:cs="Arial"/>
          <w:snapToGrid w:val="0"/>
          <w:color w:val="000000"/>
          <w:u w:color="000000"/>
          <w:lang w:val="en-US"/>
        </w:rPr>
        <w:t>Fresh air intake droplet eliminator option</w:t>
      </w:r>
      <w:r w:rsidR="00127F7F" w:rsidRPr="00AE1A1F">
        <w:rPr>
          <w:rFonts w:cs="Arial"/>
          <w:snapToGrid w:val="0"/>
          <w:color w:val="000000"/>
          <w:u w:color="000000"/>
          <w:lang w:val="en-150"/>
        </w:rPr>
        <w:t>.</w:t>
      </w:r>
    </w:p>
    <w:p w14:paraId="700C7767" w14:textId="4C52E500" w:rsidR="004C12C1" w:rsidRPr="00127F7F" w:rsidRDefault="004C12C1" w:rsidP="00CF07F4">
      <w:pPr>
        <w:widowControl w:val="0"/>
        <w:spacing w:line="0" w:lineRule="atLeast"/>
        <w:jc w:val="both"/>
        <w:rPr>
          <w:rFonts w:cs="Arial"/>
          <w:snapToGrid w:val="0"/>
          <w:color w:val="000000"/>
          <w:u w:color="000000"/>
          <w:lang w:val="en-150"/>
        </w:rPr>
      </w:pPr>
    </w:p>
    <w:p w14:paraId="549D86FF" w14:textId="5D5A830E" w:rsidR="00127F7F" w:rsidRPr="00626B24" w:rsidRDefault="00127F7F" w:rsidP="00127F7F">
      <w:pPr>
        <w:widowControl w:val="0"/>
        <w:spacing w:line="0" w:lineRule="atLeast"/>
        <w:jc w:val="both"/>
        <w:rPr>
          <w:rFonts w:cs="Arial"/>
          <w:i/>
          <w:snapToGrid w:val="0"/>
          <w:color w:val="000000"/>
          <w:lang w:val="en-150"/>
        </w:rPr>
      </w:pPr>
      <w:r w:rsidRPr="00626B24">
        <w:rPr>
          <w:rFonts w:cs="Arial"/>
          <w:i/>
          <w:snapToGrid w:val="0"/>
          <w:color w:val="000000"/>
          <w:lang w:val="en-150"/>
        </w:rPr>
        <w:t>Comfort/heating options</w:t>
      </w:r>
    </w:p>
    <w:p w14:paraId="3A50B7BC" w14:textId="07608718" w:rsidR="00127F7F" w:rsidRPr="00AE1A1F" w:rsidRDefault="00127F7F" w:rsidP="006E64B7">
      <w:pPr>
        <w:pStyle w:val="ListParagraph"/>
        <w:widowControl w:val="0"/>
        <w:numPr>
          <w:ilvl w:val="0"/>
          <w:numId w:val="25"/>
        </w:numPr>
        <w:spacing w:line="0" w:lineRule="atLeast"/>
        <w:ind w:left="567" w:hanging="207"/>
        <w:jc w:val="both"/>
        <w:rPr>
          <w:rFonts w:cs="Arial"/>
          <w:snapToGrid w:val="0"/>
          <w:color w:val="000000"/>
          <w:u w:color="000000"/>
          <w:lang w:val="en-150"/>
        </w:rPr>
      </w:pPr>
      <w:r w:rsidRPr="00AE1A1F">
        <w:rPr>
          <w:rFonts w:cs="Arial"/>
          <w:snapToGrid w:val="0"/>
          <w:color w:val="000000"/>
          <w:u w:color="000000"/>
          <w:lang w:val="en-150"/>
        </w:rPr>
        <w:t>Hot water auxiliary coil</w:t>
      </w:r>
      <w:r w:rsidR="005A3D79">
        <w:rPr>
          <w:rFonts w:cs="Arial"/>
          <w:snapToGrid w:val="0"/>
          <w:color w:val="000000"/>
          <w:u w:color="000000"/>
          <w:lang w:val="en-US"/>
        </w:rPr>
        <w:t xml:space="preserve"> fitted </w:t>
      </w:r>
      <w:r w:rsidRPr="00AE1A1F">
        <w:rPr>
          <w:rFonts w:cs="Arial"/>
          <w:snapToGrid w:val="0"/>
          <w:color w:val="000000"/>
          <w:u w:color="000000"/>
          <w:lang w:val="en-150"/>
        </w:rPr>
        <w:t>with</w:t>
      </w:r>
      <w:r w:rsidR="005A3D79">
        <w:rPr>
          <w:rFonts w:cs="Arial"/>
          <w:snapToGrid w:val="0"/>
          <w:color w:val="000000"/>
          <w:u w:color="000000"/>
          <w:lang w:val="en-US"/>
        </w:rPr>
        <w:t xml:space="preserve"> a</w:t>
      </w:r>
      <w:r w:rsidRPr="00AE1A1F">
        <w:rPr>
          <w:rFonts w:cs="Arial"/>
          <w:snapToGrid w:val="0"/>
          <w:color w:val="000000"/>
          <w:u w:color="000000"/>
          <w:lang w:val="en-150"/>
        </w:rPr>
        <w:t xml:space="preserve"> three-way valve. Two options</w:t>
      </w:r>
      <w:r w:rsidR="007B3937">
        <w:rPr>
          <w:rFonts w:cs="Arial"/>
          <w:snapToGrid w:val="0"/>
          <w:color w:val="000000"/>
          <w:u w:color="000000"/>
          <w:lang w:val="en-US"/>
        </w:rPr>
        <w:t xml:space="preserve"> shall be available</w:t>
      </w:r>
      <w:r w:rsidRPr="00AE1A1F">
        <w:rPr>
          <w:rFonts w:cs="Arial"/>
          <w:snapToGrid w:val="0"/>
          <w:color w:val="000000"/>
          <w:u w:color="000000"/>
          <w:lang w:val="en-150"/>
        </w:rPr>
        <w:t>:</w:t>
      </w:r>
    </w:p>
    <w:p w14:paraId="45A56BA2" w14:textId="463709B2" w:rsidR="00127F7F" w:rsidRPr="00AE1A1F" w:rsidRDefault="007B3937" w:rsidP="00AE1A1F">
      <w:pPr>
        <w:pStyle w:val="ListParagraph"/>
        <w:widowControl w:val="0"/>
        <w:numPr>
          <w:ilvl w:val="1"/>
          <w:numId w:val="25"/>
        </w:numPr>
        <w:spacing w:line="0" w:lineRule="atLeast"/>
        <w:jc w:val="both"/>
        <w:rPr>
          <w:rFonts w:cs="Arial"/>
          <w:snapToGrid w:val="0"/>
          <w:color w:val="000000"/>
          <w:u w:color="000000"/>
          <w:lang w:val="en-150"/>
        </w:rPr>
      </w:pPr>
      <w:r>
        <w:rPr>
          <w:rFonts w:cs="Arial"/>
          <w:snapToGrid w:val="0"/>
          <w:color w:val="000000"/>
          <w:u w:color="000000"/>
          <w:lang w:val="en-US"/>
        </w:rPr>
        <w:t>Primary Heating</w:t>
      </w:r>
      <w:r w:rsidR="00127F7F" w:rsidRPr="00AE1A1F">
        <w:rPr>
          <w:rFonts w:cs="Arial"/>
          <w:snapToGrid w:val="0"/>
          <w:color w:val="000000"/>
          <w:u w:color="000000"/>
          <w:lang w:val="en-150"/>
        </w:rPr>
        <w:t xml:space="preserve"> </w:t>
      </w:r>
      <w:r>
        <w:rPr>
          <w:rFonts w:cs="Arial"/>
          <w:snapToGrid w:val="0"/>
          <w:color w:val="000000"/>
          <w:u w:color="000000"/>
          <w:lang w:val="en-US"/>
        </w:rPr>
        <w:t>C</w:t>
      </w:r>
      <w:r w:rsidR="00127F7F" w:rsidRPr="00AE1A1F">
        <w:rPr>
          <w:rFonts w:cs="Arial"/>
          <w:snapToGrid w:val="0"/>
          <w:color w:val="000000"/>
          <w:u w:color="000000"/>
          <w:lang w:val="en-150"/>
        </w:rPr>
        <w:t xml:space="preserve">oil </w:t>
      </w:r>
      <w:r>
        <w:rPr>
          <w:rFonts w:cs="Arial"/>
          <w:snapToGrid w:val="0"/>
          <w:color w:val="000000"/>
          <w:u w:color="000000"/>
          <w:lang w:val="en-US"/>
        </w:rPr>
        <w:t>in</w:t>
      </w:r>
      <w:r w:rsidR="00127F7F" w:rsidRPr="00AE1A1F">
        <w:rPr>
          <w:rFonts w:cs="Arial"/>
          <w:snapToGrid w:val="0"/>
          <w:color w:val="000000"/>
          <w:u w:color="000000"/>
          <w:lang w:val="en-150"/>
        </w:rPr>
        <w:t xml:space="preserve"> cooling-only units.</w:t>
      </w:r>
    </w:p>
    <w:p w14:paraId="761EF280" w14:textId="12F54458" w:rsidR="00127F7F" w:rsidRPr="00AE1A1F" w:rsidRDefault="00127F7F" w:rsidP="00AE1A1F">
      <w:pPr>
        <w:pStyle w:val="ListParagraph"/>
        <w:widowControl w:val="0"/>
        <w:numPr>
          <w:ilvl w:val="1"/>
          <w:numId w:val="25"/>
        </w:numPr>
        <w:spacing w:line="0" w:lineRule="atLeast"/>
        <w:jc w:val="both"/>
        <w:rPr>
          <w:rFonts w:cs="Arial"/>
          <w:snapToGrid w:val="0"/>
          <w:color w:val="000000"/>
          <w:u w:color="000000"/>
          <w:lang w:val="en-150"/>
        </w:rPr>
      </w:pPr>
      <w:r w:rsidRPr="00AE1A1F">
        <w:rPr>
          <w:rFonts w:cs="Arial"/>
          <w:snapToGrid w:val="0"/>
          <w:color w:val="000000"/>
          <w:u w:color="000000"/>
          <w:lang w:val="en-150"/>
        </w:rPr>
        <w:t xml:space="preserve">Auxiliary </w:t>
      </w:r>
      <w:r w:rsidR="007B3937">
        <w:rPr>
          <w:rFonts w:cs="Arial"/>
          <w:snapToGrid w:val="0"/>
          <w:color w:val="000000"/>
          <w:u w:color="000000"/>
          <w:lang w:val="en-US"/>
        </w:rPr>
        <w:t>Heating C</w:t>
      </w:r>
      <w:r w:rsidRPr="00AE1A1F">
        <w:rPr>
          <w:rFonts w:cs="Arial"/>
          <w:snapToGrid w:val="0"/>
          <w:color w:val="000000"/>
          <w:u w:color="000000"/>
          <w:lang w:val="en-150"/>
        </w:rPr>
        <w:t xml:space="preserve">oil </w:t>
      </w:r>
      <w:r w:rsidR="007B3937">
        <w:rPr>
          <w:rFonts w:cs="Arial"/>
          <w:snapToGrid w:val="0"/>
          <w:color w:val="000000"/>
          <w:u w:color="000000"/>
          <w:lang w:val="en-US"/>
        </w:rPr>
        <w:t>in</w:t>
      </w:r>
      <w:r w:rsidRPr="00AE1A1F">
        <w:rPr>
          <w:rFonts w:cs="Arial"/>
          <w:snapToGrid w:val="0"/>
          <w:color w:val="000000"/>
          <w:u w:color="000000"/>
          <w:lang w:val="en-150"/>
        </w:rPr>
        <w:t xml:space="preserve"> </w:t>
      </w:r>
      <w:r w:rsidR="007B3937">
        <w:rPr>
          <w:rFonts w:cs="Arial"/>
          <w:snapToGrid w:val="0"/>
          <w:color w:val="000000"/>
          <w:u w:color="000000"/>
          <w:lang w:val="en-US"/>
        </w:rPr>
        <w:t xml:space="preserve">reversible </w:t>
      </w:r>
      <w:r w:rsidRPr="00AE1A1F">
        <w:rPr>
          <w:rFonts w:cs="Arial"/>
          <w:snapToGrid w:val="0"/>
          <w:color w:val="000000"/>
          <w:u w:color="000000"/>
          <w:lang w:val="en-150"/>
        </w:rPr>
        <w:t>heat pump units.</w:t>
      </w:r>
    </w:p>
    <w:p w14:paraId="00DA959A" w14:textId="4645790D" w:rsidR="007B3937" w:rsidRPr="007B3937" w:rsidRDefault="007B3937" w:rsidP="00127F7F">
      <w:pPr>
        <w:widowControl w:val="0"/>
        <w:spacing w:line="0" w:lineRule="atLeast"/>
        <w:jc w:val="both"/>
        <w:rPr>
          <w:rFonts w:cs="Arial"/>
          <w:snapToGrid w:val="0"/>
          <w:color w:val="000000"/>
          <w:u w:color="000000"/>
          <w:lang w:val="en-US"/>
        </w:rPr>
      </w:pPr>
      <w:r>
        <w:rPr>
          <w:rFonts w:cs="Arial"/>
          <w:snapToGrid w:val="0"/>
          <w:color w:val="000000"/>
          <w:u w:color="000000"/>
          <w:lang w:val="en-US"/>
        </w:rPr>
        <w:t>Should the unit include a hot water coil and be equipped with free-cooling option, an anti-frost thermostat is to be installed if the unit operates at low ambient temperatures.</w:t>
      </w:r>
    </w:p>
    <w:p w14:paraId="24102214" w14:textId="6CBB230D" w:rsidR="004C12C1" w:rsidRPr="00AE1A1F" w:rsidRDefault="00127F7F" w:rsidP="006E64B7">
      <w:pPr>
        <w:pStyle w:val="ListParagraph"/>
        <w:widowControl w:val="0"/>
        <w:numPr>
          <w:ilvl w:val="0"/>
          <w:numId w:val="25"/>
        </w:numPr>
        <w:spacing w:line="0" w:lineRule="atLeast"/>
        <w:ind w:left="567" w:hanging="207"/>
        <w:jc w:val="both"/>
        <w:rPr>
          <w:rFonts w:cs="Arial"/>
          <w:snapToGrid w:val="0"/>
          <w:color w:val="000000"/>
          <w:u w:color="000000"/>
          <w:lang w:val="en-150"/>
        </w:rPr>
      </w:pPr>
      <w:r w:rsidRPr="00AE1A1F">
        <w:rPr>
          <w:rFonts w:cs="Arial"/>
          <w:snapToGrid w:val="0"/>
          <w:color w:val="000000"/>
          <w:u w:color="000000"/>
          <w:lang w:val="en-150"/>
        </w:rPr>
        <w:t xml:space="preserve">Auxiliary </w:t>
      </w:r>
      <w:r w:rsidR="007B3937">
        <w:rPr>
          <w:rFonts w:cs="Arial"/>
          <w:snapToGrid w:val="0"/>
          <w:color w:val="000000"/>
          <w:u w:color="000000"/>
          <w:lang w:val="en-US"/>
        </w:rPr>
        <w:t>E</w:t>
      </w:r>
      <w:r w:rsidRPr="00AE1A1F">
        <w:rPr>
          <w:rFonts w:cs="Arial"/>
          <w:snapToGrid w:val="0"/>
          <w:color w:val="000000"/>
          <w:u w:color="000000"/>
          <w:lang w:val="en-150"/>
        </w:rPr>
        <w:t xml:space="preserve">lectrical </w:t>
      </w:r>
      <w:r w:rsidR="007B3937">
        <w:rPr>
          <w:rFonts w:cs="Arial"/>
          <w:snapToGrid w:val="0"/>
          <w:color w:val="000000"/>
          <w:u w:color="000000"/>
          <w:lang w:val="en-US"/>
        </w:rPr>
        <w:t>H</w:t>
      </w:r>
      <w:r w:rsidRPr="00AE1A1F">
        <w:rPr>
          <w:rFonts w:cs="Arial"/>
          <w:snapToGrid w:val="0"/>
          <w:color w:val="000000"/>
          <w:u w:color="000000"/>
          <w:lang w:val="en-150"/>
        </w:rPr>
        <w:t>eaters</w:t>
      </w:r>
      <w:r w:rsidR="007B3937">
        <w:rPr>
          <w:rFonts w:cs="Arial"/>
          <w:snapToGrid w:val="0"/>
          <w:color w:val="000000"/>
          <w:u w:color="000000"/>
          <w:lang w:val="en-US"/>
        </w:rPr>
        <w:t>:</w:t>
      </w:r>
      <w:r w:rsidRPr="00AE1A1F">
        <w:rPr>
          <w:rFonts w:cs="Arial"/>
          <w:snapToGrid w:val="0"/>
          <w:color w:val="000000"/>
          <w:u w:color="000000"/>
          <w:lang w:val="en-150"/>
        </w:rPr>
        <w:t xml:space="preserve"> </w:t>
      </w:r>
      <w:r w:rsidR="007B3937">
        <w:rPr>
          <w:rFonts w:cs="Arial"/>
          <w:snapToGrid w:val="0"/>
          <w:color w:val="000000"/>
          <w:u w:color="000000"/>
          <w:lang w:val="en-US"/>
        </w:rPr>
        <w:t>Air flow controller shall be included if an auxiliary electrical heater option is selected.</w:t>
      </w:r>
    </w:p>
    <w:p w14:paraId="42E86959" w14:textId="691E4E80" w:rsidR="00127F7F" w:rsidRPr="00127F7F" w:rsidRDefault="00127F7F" w:rsidP="00127F7F">
      <w:pPr>
        <w:widowControl w:val="0"/>
        <w:spacing w:line="0" w:lineRule="atLeast"/>
        <w:jc w:val="both"/>
        <w:rPr>
          <w:rFonts w:cs="Arial"/>
          <w:snapToGrid w:val="0"/>
          <w:color w:val="000000"/>
          <w:u w:color="000000"/>
          <w:lang w:val="en-150"/>
        </w:rPr>
      </w:pPr>
    </w:p>
    <w:p w14:paraId="5CFB752B" w14:textId="4D17813A" w:rsidR="00127F7F" w:rsidRPr="007B3937" w:rsidRDefault="007B3937" w:rsidP="00127F7F">
      <w:pPr>
        <w:widowControl w:val="0"/>
        <w:spacing w:line="0" w:lineRule="atLeast"/>
        <w:jc w:val="both"/>
        <w:rPr>
          <w:rFonts w:cs="Arial"/>
          <w:i/>
          <w:snapToGrid w:val="0"/>
          <w:color w:val="000000"/>
          <w:lang w:val="en-US"/>
        </w:rPr>
      </w:pPr>
      <w:r>
        <w:rPr>
          <w:rFonts w:cs="Arial"/>
          <w:i/>
          <w:snapToGrid w:val="0"/>
          <w:color w:val="000000"/>
          <w:lang w:val="en-US"/>
        </w:rPr>
        <w:t>Indoor Air Quality</w:t>
      </w:r>
    </w:p>
    <w:p w14:paraId="4274A408" w14:textId="0298398C" w:rsidR="007B3937" w:rsidRPr="007B3937" w:rsidRDefault="007B3937" w:rsidP="00127F7F">
      <w:pPr>
        <w:widowControl w:val="0"/>
        <w:spacing w:line="0" w:lineRule="atLeast"/>
        <w:jc w:val="both"/>
        <w:rPr>
          <w:rFonts w:cs="Arial"/>
          <w:snapToGrid w:val="0"/>
          <w:color w:val="000000"/>
          <w:u w:color="000000"/>
          <w:lang w:val="en-US"/>
        </w:rPr>
      </w:pPr>
      <w:r>
        <w:rPr>
          <w:rFonts w:cs="Arial"/>
          <w:snapToGrid w:val="0"/>
          <w:color w:val="000000"/>
          <w:u w:color="000000"/>
          <w:lang w:val="en-US"/>
        </w:rPr>
        <w:t>The following filter options shall be available:</w:t>
      </w:r>
    </w:p>
    <w:p w14:paraId="35CADEF8" w14:textId="3FC76F64" w:rsidR="00127F7F" w:rsidRPr="007B3937" w:rsidRDefault="007B3937" w:rsidP="006E64B7">
      <w:pPr>
        <w:pStyle w:val="ListParagraph"/>
        <w:widowControl w:val="0"/>
        <w:numPr>
          <w:ilvl w:val="0"/>
          <w:numId w:val="25"/>
        </w:numPr>
        <w:spacing w:line="0" w:lineRule="atLeast"/>
        <w:ind w:left="567" w:hanging="207"/>
        <w:jc w:val="both"/>
        <w:rPr>
          <w:rFonts w:cs="Arial"/>
          <w:snapToGrid w:val="0"/>
          <w:color w:val="000000"/>
          <w:u w:color="000000"/>
          <w:lang w:val="en-150"/>
        </w:rPr>
      </w:pPr>
      <w:r>
        <w:rPr>
          <w:rFonts w:cs="Arial"/>
          <w:snapToGrid w:val="0"/>
          <w:color w:val="000000"/>
          <w:u w:color="000000"/>
          <w:lang w:val="en-US"/>
        </w:rPr>
        <w:t>Supply air side filtration</w:t>
      </w:r>
      <w:r w:rsidR="00127F7F" w:rsidRPr="007B3937">
        <w:rPr>
          <w:rFonts w:cs="Arial"/>
          <w:snapToGrid w:val="0"/>
          <w:color w:val="000000"/>
          <w:u w:color="000000"/>
          <w:lang w:val="en-150"/>
        </w:rPr>
        <w:t>:</w:t>
      </w:r>
    </w:p>
    <w:p w14:paraId="42D89C98" w14:textId="211A6DE1" w:rsidR="00127F7F" w:rsidRPr="007B3937" w:rsidRDefault="007B3937" w:rsidP="007B3937">
      <w:pPr>
        <w:pStyle w:val="ListParagraph"/>
        <w:widowControl w:val="0"/>
        <w:numPr>
          <w:ilvl w:val="1"/>
          <w:numId w:val="25"/>
        </w:numPr>
        <w:spacing w:line="0" w:lineRule="atLeast"/>
        <w:jc w:val="both"/>
        <w:rPr>
          <w:rFonts w:cs="Arial"/>
          <w:snapToGrid w:val="0"/>
          <w:color w:val="000000"/>
          <w:u w:color="000000"/>
          <w:lang w:val="en-150"/>
        </w:rPr>
      </w:pPr>
      <w:r w:rsidRPr="007B3937">
        <w:rPr>
          <w:rFonts w:cs="Arial"/>
          <w:snapToGrid w:val="0"/>
          <w:color w:val="000000"/>
          <w:u w:color="000000"/>
          <w:lang w:val="en-150"/>
        </w:rPr>
        <w:t>G4</w:t>
      </w:r>
      <w:r>
        <w:rPr>
          <w:rFonts w:cs="Arial"/>
          <w:snapToGrid w:val="0"/>
          <w:color w:val="000000"/>
          <w:u w:color="000000"/>
          <w:lang w:val="en-US"/>
        </w:rPr>
        <w:t xml:space="preserve"> class gravimetric</w:t>
      </w:r>
      <w:r w:rsidR="00127F7F" w:rsidRPr="007B3937">
        <w:rPr>
          <w:rFonts w:cs="Arial"/>
          <w:snapToGrid w:val="0"/>
          <w:color w:val="000000"/>
          <w:u w:color="000000"/>
          <w:lang w:val="en-150"/>
        </w:rPr>
        <w:t xml:space="preserve"> filter.</w:t>
      </w:r>
    </w:p>
    <w:p w14:paraId="0AFC5E85" w14:textId="4A6DA4C3" w:rsidR="00127F7F" w:rsidRPr="007B3937" w:rsidRDefault="007B3937" w:rsidP="007B3937">
      <w:pPr>
        <w:pStyle w:val="ListParagraph"/>
        <w:widowControl w:val="0"/>
        <w:numPr>
          <w:ilvl w:val="1"/>
          <w:numId w:val="25"/>
        </w:numPr>
        <w:spacing w:line="0" w:lineRule="atLeast"/>
        <w:jc w:val="both"/>
        <w:rPr>
          <w:rFonts w:cs="Arial"/>
          <w:snapToGrid w:val="0"/>
          <w:color w:val="000000"/>
          <w:u w:color="000000"/>
          <w:lang w:val="en-150"/>
        </w:rPr>
      </w:pPr>
      <w:r w:rsidRPr="007B3937">
        <w:rPr>
          <w:rFonts w:cs="Arial"/>
          <w:snapToGrid w:val="0"/>
          <w:color w:val="000000"/>
          <w:u w:color="000000"/>
          <w:lang w:val="en-150"/>
        </w:rPr>
        <w:t>G4</w:t>
      </w:r>
      <w:r>
        <w:rPr>
          <w:rFonts w:cs="Arial"/>
          <w:snapToGrid w:val="0"/>
          <w:color w:val="000000"/>
          <w:u w:color="000000"/>
          <w:lang w:val="en-US"/>
        </w:rPr>
        <w:t xml:space="preserve"> class gravimetric</w:t>
      </w:r>
      <w:r w:rsidRPr="007B3937">
        <w:rPr>
          <w:rFonts w:cs="Arial"/>
          <w:snapToGrid w:val="0"/>
          <w:color w:val="000000"/>
          <w:u w:color="000000"/>
          <w:lang w:val="en-150"/>
        </w:rPr>
        <w:t xml:space="preserve"> filter </w:t>
      </w:r>
      <w:r w:rsidR="00127F7F" w:rsidRPr="007B3937">
        <w:rPr>
          <w:rFonts w:cs="Arial"/>
          <w:snapToGrid w:val="0"/>
          <w:color w:val="000000"/>
          <w:u w:color="000000"/>
          <w:lang w:val="en-150"/>
        </w:rPr>
        <w:t xml:space="preserve">+ </w:t>
      </w:r>
      <w:r>
        <w:rPr>
          <w:rFonts w:cs="Arial"/>
          <w:snapToGrid w:val="0"/>
          <w:color w:val="000000"/>
          <w:u w:color="000000"/>
          <w:lang w:val="en-US"/>
        </w:rPr>
        <w:t>creased</w:t>
      </w:r>
      <w:r w:rsidR="00127F7F" w:rsidRPr="007B3937">
        <w:rPr>
          <w:rFonts w:cs="Arial"/>
          <w:snapToGrid w:val="0"/>
          <w:color w:val="000000"/>
          <w:u w:color="000000"/>
          <w:lang w:val="en-150"/>
        </w:rPr>
        <w:t xml:space="preserve"> opacimetric F6 to F9</w:t>
      </w:r>
      <w:r>
        <w:rPr>
          <w:rFonts w:cs="Arial"/>
          <w:snapToGrid w:val="0"/>
          <w:color w:val="000000"/>
          <w:u w:color="000000"/>
          <w:lang w:val="en-US"/>
        </w:rPr>
        <w:t xml:space="preserve"> class filters</w:t>
      </w:r>
      <w:r w:rsidR="00127F7F" w:rsidRPr="007B3937">
        <w:rPr>
          <w:rFonts w:cs="Arial"/>
          <w:snapToGrid w:val="0"/>
          <w:color w:val="000000"/>
          <w:u w:color="000000"/>
          <w:lang w:val="en-150"/>
        </w:rPr>
        <w:t>.</w:t>
      </w:r>
    </w:p>
    <w:p w14:paraId="0EC2CBFE" w14:textId="2BA706AC" w:rsidR="00127F7F" w:rsidRPr="007B3937" w:rsidRDefault="00BB1819" w:rsidP="006E64B7">
      <w:pPr>
        <w:pStyle w:val="ListParagraph"/>
        <w:widowControl w:val="0"/>
        <w:numPr>
          <w:ilvl w:val="0"/>
          <w:numId w:val="25"/>
        </w:numPr>
        <w:spacing w:line="0" w:lineRule="atLeast"/>
        <w:ind w:left="567" w:hanging="207"/>
        <w:jc w:val="both"/>
        <w:rPr>
          <w:rFonts w:cs="Arial"/>
          <w:snapToGrid w:val="0"/>
          <w:color w:val="000000"/>
          <w:u w:color="000000"/>
          <w:lang w:val="en-150"/>
        </w:rPr>
      </w:pPr>
      <w:r>
        <w:rPr>
          <w:rFonts w:cs="Arial"/>
          <w:snapToGrid w:val="0"/>
          <w:color w:val="000000"/>
          <w:u w:color="000000"/>
          <w:lang w:val="en-US"/>
        </w:rPr>
        <w:t>Return air side filtration (should belt-driven centrifugal fan(s) be selected)</w:t>
      </w:r>
      <w:r w:rsidR="00127F7F" w:rsidRPr="007B3937">
        <w:rPr>
          <w:rFonts w:cs="Arial"/>
          <w:snapToGrid w:val="0"/>
          <w:color w:val="000000"/>
          <w:u w:color="000000"/>
          <w:lang w:val="en-150"/>
        </w:rPr>
        <w:t>:</w:t>
      </w:r>
    </w:p>
    <w:p w14:paraId="0AA66897" w14:textId="77777777" w:rsidR="007B3937" w:rsidRPr="007B3937" w:rsidRDefault="007B3937" w:rsidP="007B3937">
      <w:pPr>
        <w:pStyle w:val="ListParagraph"/>
        <w:widowControl w:val="0"/>
        <w:numPr>
          <w:ilvl w:val="1"/>
          <w:numId w:val="25"/>
        </w:numPr>
        <w:spacing w:line="0" w:lineRule="atLeast"/>
        <w:jc w:val="both"/>
        <w:rPr>
          <w:rFonts w:cs="Arial"/>
          <w:snapToGrid w:val="0"/>
          <w:color w:val="000000"/>
          <w:u w:color="000000"/>
          <w:lang w:val="en-150"/>
        </w:rPr>
      </w:pPr>
      <w:r w:rsidRPr="007B3937">
        <w:rPr>
          <w:rFonts w:cs="Arial"/>
          <w:snapToGrid w:val="0"/>
          <w:color w:val="000000"/>
          <w:u w:color="000000"/>
          <w:lang w:val="en-150"/>
        </w:rPr>
        <w:t>G4</w:t>
      </w:r>
      <w:r>
        <w:rPr>
          <w:rFonts w:cs="Arial"/>
          <w:snapToGrid w:val="0"/>
          <w:color w:val="000000"/>
          <w:u w:color="000000"/>
          <w:lang w:val="en-US"/>
        </w:rPr>
        <w:t xml:space="preserve"> class gravimetric</w:t>
      </w:r>
      <w:r w:rsidRPr="007B3937">
        <w:rPr>
          <w:rFonts w:cs="Arial"/>
          <w:snapToGrid w:val="0"/>
          <w:color w:val="000000"/>
          <w:u w:color="000000"/>
          <w:lang w:val="en-150"/>
        </w:rPr>
        <w:t xml:space="preserve"> filter.</w:t>
      </w:r>
    </w:p>
    <w:p w14:paraId="4AB6762A" w14:textId="5A50C16B" w:rsidR="00127F7F" w:rsidRPr="007B3937" w:rsidRDefault="00BB1819" w:rsidP="007B3937">
      <w:pPr>
        <w:pStyle w:val="ListParagraph"/>
        <w:widowControl w:val="0"/>
        <w:numPr>
          <w:ilvl w:val="1"/>
          <w:numId w:val="25"/>
        </w:numPr>
        <w:spacing w:line="0" w:lineRule="atLeast"/>
        <w:jc w:val="both"/>
        <w:rPr>
          <w:rFonts w:cs="Arial"/>
          <w:snapToGrid w:val="0"/>
          <w:color w:val="000000"/>
          <w:u w:color="000000"/>
          <w:lang w:val="en-150"/>
        </w:rPr>
      </w:pPr>
      <w:r w:rsidRPr="007B3937">
        <w:rPr>
          <w:rFonts w:cs="Arial"/>
          <w:snapToGrid w:val="0"/>
          <w:color w:val="000000"/>
          <w:u w:color="000000"/>
          <w:lang w:val="en-150"/>
        </w:rPr>
        <w:t>G4</w:t>
      </w:r>
      <w:r>
        <w:rPr>
          <w:rFonts w:cs="Arial"/>
          <w:snapToGrid w:val="0"/>
          <w:color w:val="000000"/>
          <w:u w:color="000000"/>
          <w:lang w:val="en-US"/>
        </w:rPr>
        <w:t xml:space="preserve"> class gravimetric</w:t>
      </w:r>
      <w:r w:rsidRPr="007B3937">
        <w:rPr>
          <w:rFonts w:cs="Arial"/>
          <w:snapToGrid w:val="0"/>
          <w:color w:val="000000"/>
          <w:u w:color="000000"/>
          <w:lang w:val="en-150"/>
        </w:rPr>
        <w:t xml:space="preserve"> filter</w:t>
      </w:r>
      <w:r w:rsidR="00127F7F" w:rsidRPr="007B3937">
        <w:rPr>
          <w:rFonts w:cs="Arial"/>
          <w:snapToGrid w:val="0"/>
          <w:color w:val="000000"/>
          <w:u w:color="000000"/>
          <w:lang w:val="en-150"/>
        </w:rPr>
        <w:t xml:space="preserve"> + creased opacimetric </w:t>
      </w:r>
      <w:r w:rsidRPr="007B3937">
        <w:rPr>
          <w:rFonts w:cs="Arial"/>
          <w:snapToGrid w:val="0"/>
          <w:color w:val="000000"/>
          <w:u w:color="000000"/>
          <w:lang w:val="en-150"/>
        </w:rPr>
        <w:t>F6</w:t>
      </w:r>
      <w:r>
        <w:rPr>
          <w:rFonts w:cs="Arial"/>
          <w:snapToGrid w:val="0"/>
          <w:color w:val="000000"/>
          <w:u w:color="000000"/>
          <w:lang w:val="en-US"/>
        </w:rPr>
        <w:t xml:space="preserve"> class filter</w:t>
      </w:r>
      <w:r w:rsidR="00127F7F" w:rsidRPr="007B3937">
        <w:rPr>
          <w:rFonts w:cs="Arial"/>
          <w:snapToGrid w:val="0"/>
          <w:color w:val="000000"/>
          <w:u w:color="000000"/>
          <w:lang w:val="en-150"/>
        </w:rPr>
        <w:t>.</w:t>
      </w:r>
    </w:p>
    <w:p w14:paraId="5FD65B1C" w14:textId="0CD0DBF9" w:rsidR="004C12C1" w:rsidRPr="00127F7F" w:rsidRDefault="004C12C1" w:rsidP="00CF07F4">
      <w:pPr>
        <w:widowControl w:val="0"/>
        <w:spacing w:line="0" w:lineRule="atLeast"/>
        <w:jc w:val="both"/>
        <w:rPr>
          <w:rFonts w:cs="Arial"/>
          <w:snapToGrid w:val="0"/>
          <w:color w:val="000000"/>
          <w:u w:color="000000"/>
          <w:lang w:val="en-150"/>
        </w:rPr>
      </w:pPr>
    </w:p>
    <w:p w14:paraId="06E3A492" w14:textId="77777777" w:rsidR="00127F7F" w:rsidRPr="00626B24" w:rsidRDefault="00127F7F" w:rsidP="00127F7F">
      <w:pPr>
        <w:widowControl w:val="0"/>
        <w:spacing w:line="0" w:lineRule="atLeast"/>
        <w:jc w:val="both"/>
        <w:rPr>
          <w:rFonts w:cs="Arial"/>
          <w:i/>
          <w:snapToGrid w:val="0"/>
          <w:color w:val="000000"/>
          <w:lang w:val="en-150"/>
        </w:rPr>
      </w:pPr>
      <w:r w:rsidRPr="00626B24">
        <w:rPr>
          <w:rFonts w:cs="Arial"/>
          <w:i/>
          <w:snapToGrid w:val="0"/>
          <w:color w:val="000000"/>
          <w:lang w:val="en-150"/>
        </w:rPr>
        <w:t>Safety</w:t>
      </w:r>
    </w:p>
    <w:p w14:paraId="7E50F62E" w14:textId="0657D17E" w:rsidR="00415057" w:rsidRPr="00415057" w:rsidRDefault="00415057" w:rsidP="006E64B7">
      <w:pPr>
        <w:pStyle w:val="ListParagraph"/>
        <w:widowControl w:val="0"/>
        <w:numPr>
          <w:ilvl w:val="0"/>
          <w:numId w:val="26"/>
        </w:numPr>
        <w:spacing w:line="0" w:lineRule="atLeast"/>
        <w:ind w:left="567" w:hanging="207"/>
        <w:jc w:val="both"/>
        <w:rPr>
          <w:rFonts w:cs="Arial"/>
          <w:snapToGrid w:val="0"/>
          <w:color w:val="000000"/>
          <w:u w:color="000000"/>
          <w:lang w:val="en-150"/>
        </w:rPr>
      </w:pPr>
      <w:r>
        <w:rPr>
          <w:rFonts w:cs="Arial"/>
          <w:snapToGrid w:val="0"/>
          <w:color w:val="000000"/>
          <w:u w:color="000000"/>
          <w:lang w:val="en-US"/>
        </w:rPr>
        <w:t xml:space="preserve">Supply and return fan soft starter option. This option shall only be available for belt-driven centrifugal fans. </w:t>
      </w:r>
      <w:r w:rsidR="0081216B">
        <w:rPr>
          <w:rFonts w:cs="Arial"/>
          <w:snapToGrid w:val="0"/>
          <w:color w:val="000000"/>
          <w:u w:color="000000"/>
          <w:lang w:val="en-US"/>
        </w:rPr>
        <w:t xml:space="preserve">Option shall be compulsory for </w:t>
      </w:r>
      <w:r w:rsidR="00652561">
        <w:rPr>
          <w:rFonts w:cs="Arial"/>
          <w:snapToGrid w:val="0"/>
          <w:color w:val="000000"/>
          <w:u w:color="000000"/>
          <w:lang w:val="en-US"/>
        </w:rPr>
        <w:t>motors with a rated output equal or more than 15 kW.</w:t>
      </w:r>
    </w:p>
    <w:p w14:paraId="62097FA4" w14:textId="7C4011DE" w:rsidR="004C12C1" w:rsidRPr="00415057" w:rsidRDefault="00127F7F" w:rsidP="006E64B7">
      <w:pPr>
        <w:pStyle w:val="ListParagraph"/>
        <w:widowControl w:val="0"/>
        <w:numPr>
          <w:ilvl w:val="0"/>
          <w:numId w:val="26"/>
        </w:numPr>
        <w:spacing w:line="0" w:lineRule="atLeast"/>
        <w:ind w:left="567" w:hanging="207"/>
        <w:jc w:val="both"/>
        <w:rPr>
          <w:rFonts w:cs="Arial"/>
          <w:snapToGrid w:val="0"/>
          <w:color w:val="000000"/>
          <w:u w:color="000000"/>
          <w:lang w:val="en-150"/>
        </w:rPr>
      </w:pPr>
      <w:r w:rsidRPr="00415057">
        <w:rPr>
          <w:rFonts w:cs="Arial"/>
          <w:snapToGrid w:val="0"/>
          <w:color w:val="000000"/>
          <w:u w:color="000000"/>
          <w:lang w:val="en-150"/>
        </w:rPr>
        <w:t xml:space="preserve">Differential </w:t>
      </w:r>
      <w:r w:rsidR="00B35C84">
        <w:rPr>
          <w:rFonts w:cs="Arial"/>
          <w:snapToGrid w:val="0"/>
          <w:color w:val="000000"/>
          <w:u w:color="000000"/>
          <w:lang w:val="en-US"/>
        </w:rPr>
        <w:t>pressure switch</w:t>
      </w:r>
      <w:r w:rsidRPr="00415057">
        <w:rPr>
          <w:rFonts w:cs="Arial"/>
          <w:snapToGrid w:val="0"/>
          <w:color w:val="000000"/>
          <w:u w:color="000000"/>
          <w:lang w:val="en-150"/>
        </w:rPr>
        <w:t xml:space="preserve"> for the detection </w:t>
      </w:r>
      <w:r w:rsidR="00B35C84">
        <w:rPr>
          <w:rFonts w:cs="Arial"/>
          <w:snapToGrid w:val="0"/>
          <w:color w:val="000000"/>
          <w:u w:color="000000"/>
          <w:lang w:val="en-US"/>
        </w:rPr>
        <w:t>of filter clogging</w:t>
      </w:r>
      <w:r w:rsidRPr="00415057">
        <w:rPr>
          <w:rFonts w:cs="Arial"/>
          <w:snapToGrid w:val="0"/>
          <w:color w:val="000000"/>
          <w:u w:color="000000"/>
          <w:lang w:val="en-150"/>
        </w:rPr>
        <w:t>.</w:t>
      </w:r>
    </w:p>
    <w:p w14:paraId="04E58D5B" w14:textId="48C4B0DA" w:rsidR="00127F7F" w:rsidRPr="00415057" w:rsidRDefault="00127F7F" w:rsidP="006E64B7">
      <w:pPr>
        <w:pStyle w:val="ListParagraph"/>
        <w:widowControl w:val="0"/>
        <w:numPr>
          <w:ilvl w:val="0"/>
          <w:numId w:val="26"/>
        </w:numPr>
        <w:spacing w:line="0" w:lineRule="atLeast"/>
        <w:ind w:left="567" w:hanging="207"/>
        <w:jc w:val="both"/>
        <w:rPr>
          <w:rFonts w:cs="Arial"/>
          <w:snapToGrid w:val="0"/>
          <w:color w:val="000000"/>
          <w:u w:color="000000"/>
          <w:lang w:val="en-150"/>
        </w:rPr>
      </w:pPr>
      <w:r w:rsidRPr="00415057">
        <w:rPr>
          <w:rFonts w:cs="Arial"/>
          <w:snapToGrid w:val="0"/>
          <w:color w:val="000000"/>
          <w:u w:color="000000"/>
          <w:lang w:val="en-150"/>
        </w:rPr>
        <w:t xml:space="preserve">Differential </w:t>
      </w:r>
      <w:r w:rsidR="00B35C84">
        <w:rPr>
          <w:rFonts w:cs="Arial"/>
          <w:snapToGrid w:val="0"/>
          <w:color w:val="000000"/>
          <w:u w:color="000000"/>
          <w:lang w:val="en-US"/>
        </w:rPr>
        <w:t>pressure switch</w:t>
      </w:r>
      <w:r w:rsidRPr="00415057">
        <w:rPr>
          <w:rFonts w:cs="Arial"/>
          <w:snapToGrid w:val="0"/>
          <w:color w:val="000000"/>
          <w:u w:color="000000"/>
          <w:lang w:val="en-150"/>
        </w:rPr>
        <w:t xml:space="preserve"> for </w:t>
      </w:r>
      <w:r w:rsidR="00B35C84">
        <w:rPr>
          <w:rFonts w:cs="Arial"/>
          <w:snapToGrid w:val="0"/>
          <w:color w:val="000000"/>
          <w:u w:color="000000"/>
          <w:lang w:val="en-US"/>
        </w:rPr>
        <w:t>air flow control</w:t>
      </w:r>
      <w:r w:rsidRPr="00415057">
        <w:rPr>
          <w:rFonts w:cs="Arial"/>
          <w:snapToGrid w:val="0"/>
          <w:color w:val="000000"/>
          <w:u w:color="000000"/>
          <w:lang w:val="en-150"/>
        </w:rPr>
        <w:t>.</w:t>
      </w:r>
    </w:p>
    <w:p w14:paraId="61A8A27B" w14:textId="3388B302" w:rsidR="00127F7F" w:rsidRPr="00415057" w:rsidRDefault="00127F7F" w:rsidP="006E64B7">
      <w:pPr>
        <w:pStyle w:val="ListParagraph"/>
        <w:widowControl w:val="0"/>
        <w:numPr>
          <w:ilvl w:val="0"/>
          <w:numId w:val="26"/>
        </w:numPr>
        <w:spacing w:line="0" w:lineRule="atLeast"/>
        <w:ind w:left="567" w:hanging="207"/>
        <w:jc w:val="both"/>
        <w:rPr>
          <w:rFonts w:cs="Arial"/>
          <w:snapToGrid w:val="0"/>
          <w:color w:val="000000"/>
          <w:u w:color="000000"/>
          <w:lang w:val="en-150"/>
        </w:rPr>
      </w:pPr>
      <w:r w:rsidRPr="00415057">
        <w:rPr>
          <w:rFonts w:cs="Arial"/>
          <w:snapToGrid w:val="0"/>
          <w:color w:val="000000"/>
          <w:u w:color="000000"/>
          <w:lang w:val="en-150"/>
        </w:rPr>
        <w:t xml:space="preserve">Smoke </w:t>
      </w:r>
      <w:r w:rsidR="00FA53E5">
        <w:rPr>
          <w:rFonts w:cs="Arial"/>
          <w:snapToGrid w:val="0"/>
          <w:color w:val="000000"/>
          <w:u w:color="000000"/>
          <w:lang w:val="en-US"/>
        </w:rPr>
        <w:t>detection</w:t>
      </w:r>
      <w:r w:rsidRPr="00415057">
        <w:rPr>
          <w:rFonts w:cs="Arial"/>
          <w:snapToGrid w:val="0"/>
          <w:color w:val="000000"/>
          <w:u w:color="000000"/>
          <w:lang w:val="en-150"/>
        </w:rPr>
        <w:t xml:space="preserve"> station</w:t>
      </w:r>
      <w:r w:rsidR="00B35C84">
        <w:rPr>
          <w:rFonts w:cs="Arial"/>
          <w:snapToGrid w:val="0"/>
          <w:color w:val="000000"/>
          <w:u w:color="000000"/>
          <w:lang w:val="en-US"/>
        </w:rPr>
        <w:t xml:space="preserve"> </w:t>
      </w:r>
      <w:r w:rsidRPr="00415057">
        <w:rPr>
          <w:rFonts w:cs="Arial"/>
          <w:snapToGrid w:val="0"/>
          <w:color w:val="000000"/>
          <w:u w:color="000000"/>
          <w:lang w:val="en-150"/>
        </w:rPr>
        <w:t>in accordance with NF S 61-961 standard</w:t>
      </w:r>
      <w:r w:rsidR="00B35C84">
        <w:rPr>
          <w:rFonts w:cs="Arial"/>
          <w:snapToGrid w:val="0"/>
          <w:color w:val="000000"/>
          <w:u w:color="000000"/>
          <w:lang w:val="en-US"/>
        </w:rPr>
        <w:t xml:space="preserve"> requirements</w:t>
      </w:r>
      <w:r w:rsidRPr="00415057">
        <w:rPr>
          <w:rFonts w:cs="Arial"/>
          <w:snapToGrid w:val="0"/>
          <w:color w:val="000000"/>
          <w:u w:color="000000"/>
          <w:lang w:val="en-150"/>
        </w:rPr>
        <w:t>.</w:t>
      </w:r>
    </w:p>
    <w:p w14:paraId="471D5C60" w14:textId="0961C40F" w:rsidR="004C12C1" w:rsidRPr="00B35C84" w:rsidRDefault="00127F7F" w:rsidP="006E64B7">
      <w:pPr>
        <w:pStyle w:val="ListParagraph"/>
        <w:widowControl w:val="0"/>
        <w:numPr>
          <w:ilvl w:val="0"/>
          <w:numId w:val="26"/>
        </w:numPr>
        <w:spacing w:line="0" w:lineRule="atLeast"/>
        <w:ind w:left="567" w:hanging="207"/>
        <w:jc w:val="both"/>
        <w:rPr>
          <w:rFonts w:cs="Arial"/>
          <w:snapToGrid w:val="0"/>
          <w:color w:val="000000"/>
          <w:u w:color="000000"/>
          <w:lang w:val="en-150"/>
        </w:rPr>
      </w:pPr>
      <w:r w:rsidRPr="00B35C84">
        <w:rPr>
          <w:rFonts w:cs="Arial"/>
          <w:snapToGrid w:val="0"/>
          <w:color w:val="000000"/>
          <w:u w:color="000000"/>
          <w:lang w:val="en-150"/>
        </w:rPr>
        <w:t>Refrigerant leak detector</w:t>
      </w:r>
      <w:r w:rsidR="00B35C84" w:rsidRPr="00B35C84">
        <w:rPr>
          <w:rFonts w:cs="Arial"/>
          <w:snapToGrid w:val="0"/>
          <w:color w:val="000000"/>
          <w:u w:color="000000"/>
          <w:lang w:val="en-US"/>
        </w:rPr>
        <w:t xml:space="preserve"> option</w:t>
      </w:r>
      <w:r w:rsidRPr="00B35C84">
        <w:rPr>
          <w:rFonts w:cs="Arial"/>
          <w:snapToGrid w:val="0"/>
          <w:color w:val="000000"/>
          <w:u w:color="000000"/>
          <w:lang w:val="en-150"/>
        </w:rPr>
        <w:t>. This</w:t>
      </w:r>
      <w:r w:rsidR="00C37CB0" w:rsidRPr="00B35C84">
        <w:rPr>
          <w:rFonts w:cs="Arial"/>
          <w:snapToGrid w:val="0"/>
          <w:color w:val="000000"/>
          <w:u w:color="000000"/>
          <w:lang w:val="en-US"/>
        </w:rPr>
        <w:t xml:space="preserve"> </w:t>
      </w:r>
      <w:r w:rsidRPr="00B35C84">
        <w:rPr>
          <w:rFonts w:cs="Arial"/>
          <w:snapToGrid w:val="0"/>
          <w:color w:val="000000"/>
          <w:u w:color="000000"/>
          <w:lang w:val="en-150"/>
        </w:rPr>
        <w:t xml:space="preserve">allows </w:t>
      </w:r>
      <w:r w:rsidR="00B35C84">
        <w:rPr>
          <w:rFonts w:cs="Arial"/>
          <w:snapToGrid w:val="0"/>
          <w:color w:val="000000"/>
          <w:u w:color="000000"/>
          <w:lang w:val="en-US"/>
        </w:rPr>
        <w:t xml:space="preserve">for the </w:t>
      </w:r>
      <w:r w:rsidRPr="00B35C84">
        <w:rPr>
          <w:rFonts w:cs="Arial"/>
          <w:snapToGrid w:val="0"/>
          <w:color w:val="000000"/>
          <w:u w:color="000000"/>
          <w:lang w:val="en-150"/>
        </w:rPr>
        <w:t>prompt identification of gas leak</w:t>
      </w:r>
      <w:r w:rsidR="00B35C84">
        <w:rPr>
          <w:rFonts w:cs="Arial"/>
          <w:snapToGrid w:val="0"/>
          <w:color w:val="000000"/>
          <w:u w:color="000000"/>
          <w:lang w:val="en-US"/>
        </w:rPr>
        <w:t>ages, hence ensuring occupant safety</w:t>
      </w:r>
      <w:r w:rsidRPr="00B35C84">
        <w:rPr>
          <w:rFonts w:cs="Arial"/>
          <w:snapToGrid w:val="0"/>
          <w:color w:val="000000"/>
          <w:u w:color="000000"/>
          <w:lang w:val="en-150"/>
        </w:rPr>
        <w:t>. Installation of the device</w:t>
      </w:r>
      <w:r w:rsidR="00C37CB0" w:rsidRPr="00B35C84">
        <w:rPr>
          <w:rFonts w:cs="Arial"/>
          <w:snapToGrid w:val="0"/>
          <w:color w:val="000000"/>
          <w:u w:color="000000"/>
          <w:lang w:val="en-US"/>
        </w:rPr>
        <w:t xml:space="preserve"> </w:t>
      </w:r>
      <w:r w:rsidRPr="00B35C84">
        <w:rPr>
          <w:rFonts w:cs="Arial"/>
          <w:snapToGrid w:val="0"/>
          <w:color w:val="000000"/>
          <w:u w:color="000000"/>
          <w:lang w:val="en-150"/>
        </w:rPr>
        <w:t>ensures F-GAS</w:t>
      </w:r>
      <w:r w:rsidR="00B35C84">
        <w:rPr>
          <w:rFonts w:cs="Arial"/>
          <w:snapToGrid w:val="0"/>
          <w:color w:val="000000"/>
          <w:u w:color="000000"/>
          <w:lang w:val="en-US"/>
        </w:rPr>
        <w:t xml:space="preserve">, </w:t>
      </w:r>
      <w:r w:rsidRPr="00B35C84">
        <w:rPr>
          <w:rFonts w:cs="Arial"/>
          <w:snapToGrid w:val="0"/>
          <w:color w:val="000000"/>
          <w:u w:color="000000"/>
          <w:lang w:val="en-150"/>
        </w:rPr>
        <w:t xml:space="preserve">EN378 </w:t>
      </w:r>
      <w:r w:rsidR="00B35C84">
        <w:rPr>
          <w:rFonts w:cs="Arial"/>
          <w:snapToGrid w:val="0"/>
          <w:color w:val="000000"/>
          <w:u w:color="000000"/>
          <w:lang w:val="en-US"/>
        </w:rPr>
        <w:t xml:space="preserve">and </w:t>
      </w:r>
      <w:r w:rsidR="00B35C84" w:rsidRPr="00B35C84">
        <w:rPr>
          <w:rFonts w:cs="Arial"/>
          <w:snapToGrid w:val="0"/>
          <w:color w:val="000000"/>
          <w:u w:color="000000"/>
          <w:lang w:val="en-150"/>
        </w:rPr>
        <w:t>ASHRAE 15</w:t>
      </w:r>
      <w:r w:rsidR="00B35C84">
        <w:rPr>
          <w:rFonts w:cs="Arial"/>
          <w:snapToGrid w:val="0"/>
          <w:color w:val="000000"/>
          <w:u w:color="000000"/>
          <w:lang w:val="en-US"/>
        </w:rPr>
        <w:t xml:space="preserve"> </w:t>
      </w:r>
      <w:r w:rsidR="00B35C84" w:rsidRPr="00B35C84">
        <w:rPr>
          <w:rFonts w:cs="Arial"/>
          <w:snapToGrid w:val="0"/>
          <w:color w:val="000000"/>
          <w:u w:color="000000"/>
          <w:lang w:val="en-150"/>
        </w:rPr>
        <w:t>standards</w:t>
      </w:r>
      <w:r w:rsidR="00FA53E5" w:rsidRPr="00FA53E5">
        <w:rPr>
          <w:rFonts w:cs="Arial"/>
          <w:snapToGrid w:val="0"/>
          <w:color w:val="000000"/>
          <w:u w:color="000000"/>
          <w:lang w:val="en-150"/>
        </w:rPr>
        <w:t xml:space="preserve"> </w:t>
      </w:r>
      <w:r w:rsidR="00FA53E5" w:rsidRPr="00B35C84">
        <w:rPr>
          <w:rFonts w:cs="Arial"/>
          <w:snapToGrid w:val="0"/>
          <w:color w:val="000000"/>
          <w:u w:color="000000"/>
          <w:lang w:val="en-150"/>
        </w:rPr>
        <w:t>compliance</w:t>
      </w:r>
      <w:r w:rsidRPr="00B35C84">
        <w:rPr>
          <w:rFonts w:cs="Arial"/>
          <w:snapToGrid w:val="0"/>
          <w:color w:val="000000"/>
          <w:u w:color="000000"/>
          <w:lang w:val="en-150"/>
        </w:rPr>
        <w:t>.</w:t>
      </w:r>
    </w:p>
    <w:p w14:paraId="5CD4B157" w14:textId="77777777" w:rsidR="008154A8" w:rsidRDefault="008154A8" w:rsidP="008154A8">
      <w:pPr>
        <w:widowControl w:val="0"/>
        <w:spacing w:line="0" w:lineRule="atLeast"/>
        <w:jc w:val="both"/>
        <w:rPr>
          <w:rFonts w:cs="Arial"/>
          <w:i/>
          <w:snapToGrid w:val="0"/>
          <w:color w:val="000000"/>
          <w:lang w:val="en-150"/>
        </w:rPr>
      </w:pPr>
    </w:p>
    <w:p w14:paraId="6D7840ED" w14:textId="1E9F3583" w:rsidR="008154A8" w:rsidRPr="00626B24" w:rsidRDefault="008154A8" w:rsidP="008154A8">
      <w:pPr>
        <w:widowControl w:val="0"/>
        <w:spacing w:line="0" w:lineRule="atLeast"/>
        <w:jc w:val="both"/>
        <w:rPr>
          <w:rFonts w:cs="Arial"/>
          <w:i/>
          <w:snapToGrid w:val="0"/>
          <w:color w:val="000000"/>
          <w:lang w:val="en-150"/>
        </w:rPr>
      </w:pPr>
      <w:r w:rsidRPr="00626B24">
        <w:rPr>
          <w:rFonts w:cs="Arial"/>
          <w:i/>
          <w:snapToGrid w:val="0"/>
          <w:color w:val="000000"/>
          <w:lang w:val="en-150"/>
        </w:rPr>
        <w:t>Installation</w:t>
      </w:r>
    </w:p>
    <w:p w14:paraId="395FB7DD" w14:textId="4E527E11" w:rsidR="008154A8" w:rsidRPr="00436FE2" w:rsidRDefault="00044836" w:rsidP="006E64B7">
      <w:pPr>
        <w:pStyle w:val="ListParagraph"/>
        <w:widowControl w:val="0"/>
        <w:numPr>
          <w:ilvl w:val="0"/>
          <w:numId w:val="27"/>
        </w:numPr>
        <w:spacing w:line="0" w:lineRule="atLeast"/>
        <w:ind w:left="567" w:hanging="207"/>
        <w:jc w:val="both"/>
        <w:rPr>
          <w:rFonts w:cs="Arial"/>
          <w:snapToGrid w:val="0"/>
          <w:color w:val="000000"/>
          <w:u w:color="000000"/>
          <w:lang w:val="en-150"/>
        </w:rPr>
      </w:pPr>
      <w:bookmarkStart w:id="0" w:name="_GoBack"/>
      <w:r>
        <w:rPr>
          <w:rFonts w:cs="Arial"/>
          <w:snapToGrid w:val="0"/>
          <w:color w:val="000000"/>
          <w:u w:color="000000"/>
          <w:lang w:val="en-US"/>
        </w:rPr>
        <w:t>Anti-vibration rubber mounts.</w:t>
      </w:r>
    </w:p>
    <w:p w14:paraId="281D6530" w14:textId="4111DD47" w:rsidR="008154A8" w:rsidRPr="00E34943" w:rsidRDefault="00E34943" w:rsidP="006E64B7">
      <w:pPr>
        <w:pStyle w:val="ListParagraph"/>
        <w:widowControl w:val="0"/>
        <w:numPr>
          <w:ilvl w:val="0"/>
          <w:numId w:val="27"/>
        </w:numPr>
        <w:spacing w:line="0" w:lineRule="atLeast"/>
        <w:ind w:left="567" w:hanging="207"/>
        <w:jc w:val="both"/>
        <w:rPr>
          <w:rFonts w:cs="Arial"/>
          <w:snapToGrid w:val="0"/>
          <w:color w:val="000000"/>
          <w:u w:color="000000"/>
          <w:lang w:val="en-150"/>
        </w:rPr>
      </w:pPr>
      <w:r>
        <w:rPr>
          <w:rFonts w:cs="Arial"/>
          <w:snapToGrid w:val="0"/>
          <w:color w:val="000000"/>
          <w:u w:color="000000"/>
          <w:lang w:val="en-US"/>
        </w:rPr>
        <w:t>Configurable position</w:t>
      </w:r>
      <w:r w:rsidR="008154A8" w:rsidRPr="00436FE2">
        <w:rPr>
          <w:rFonts w:cs="Arial"/>
          <w:snapToGrid w:val="0"/>
          <w:color w:val="000000"/>
          <w:u w:color="000000"/>
          <w:lang w:val="en-150"/>
        </w:rPr>
        <w:t xml:space="preserve"> of supply and/or return </w:t>
      </w:r>
      <w:r>
        <w:rPr>
          <w:rFonts w:cs="Arial"/>
          <w:snapToGrid w:val="0"/>
          <w:color w:val="000000"/>
          <w:u w:color="000000"/>
          <w:lang w:val="en-US"/>
        </w:rPr>
        <w:t>air side (several assemblies to choose from)</w:t>
      </w:r>
      <w:r w:rsidR="008154A8" w:rsidRPr="00E34943">
        <w:rPr>
          <w:rFonts w:cs="Arial"/>
          <w:snapToGrid w:val="0"/>
          <w:color w:val="000000"/>
          <w:u w:color="000000"/>
          <w:lang w:val="en-150"/>
        </w:rPr>
        <w:t>.</w:t>
      </w:r>
    </w:p>
    <w:p w14:paraId="0ABFBC5B" w14:textId="04F10367" w:rsidR="008154A8" w:rsidRPr="00436FE2" w:rsidRDefault="00835835" w:rsidP="006E64B7">
      <w:pPr>
        <w:pStyle w:val="ListParagraph"/>
        <w:widowControl w:val="0"/>
        <w:numPr>
          <w:ilvl w:val="0"/>
          <w:numId w:val="27"/>
        </w:numPr>
        <w:spacing w:line="0" w:lineRule="atLeast"/>
        <w:ind w:left="567" w:hanging="207"/>
        <w:jc w:val="both"/>
        <w:rPr>
          <w:rFonts w:cs="Arial"/>
          <w:snapToGrid w:val="0"/>
          <w:color w:val="000000"/>
          <w:u w:color="000000"/>
          <w:lang w:val="en-150"/>
        </w:rPr>
      </w:pPr>
      <w:r>
        <w:rPr>
          <w:rFonts w:cs="Arial"/>
          <w:snapToGrid w:val="0"/>
          <w:color w:val="000000"/>
          <w:u w:color="000000"/>
          <w:lang w:val="en-US"/>
        </w:rPr>
        <w:t>Option to select supply</w:t>
      </w:r>
      <w:r w:rsidR="008154A8" w:rsidRPr="00436FE2">
        <w:rPr>
          <w:rFonts w:cs="Arial"/>
          <w:snapToGrid w:val="0"/>
          <w:color w:val="000000"/>
          <w:u w:color="000000"/>
          <w:lang w:val="en-150"/>
        </w:rPr>
        <w:t xml:space="preserve"> and/or return fan</w:t>
      </w:r>
      <w:r>
        <w:rPr>
          <w:rFonts w:cs="Arial"/>
          <w:snapToGrid w:val="0"/>
          <w:color w:val="000000"/>
          <w:u w:color="000000"/>
          <w:lang w:val="en-US"/>
        </w:rPr>
        <w:t>(s)</w:t>
      </w:r>
      <w:r w:rsidR="008154A8" w:rsidRPr="00436FE2">
        <w:rPr>
          <w:rFonts w:cs="Arial"/>
          <w:snapToGrid w:val="0"/>
          <w:color w:val="000000"/>
          <w:u w:color="000000"/>
          <w:lang w:val="en-150"/>
        </w:rPr>
        <w:t xml:space="preserve"> with high available </w:t>
      </w:r>
      <w:r>
        <w:rPr>
          <w:rFonts w:cs="Arial"/>
          <w:snapToGrid w:val="0"/>
          <w:color w:val="000000"/>
          <w:u w:color="000000"/>
          <w:lang w:val="en-US"/>
        </w:rPr>
        <w:t xml:space="preserve">static </w:t>
      </w:r>
      <w:r w:rsidR="008154A8" w:rsidRPr="00436FE2">
        <w:rPr>
          <w:rFonts w:cs="Arial"/>
          <w:snapToGrid w:val="0"/>
          <w:color w:val="000000"/>
          <w:u w:color="000000"/>
          <w:lang w:val="en-150"/>
        </w:rPr>
        <w:t>pressure.</w:t>
      </w:r>
    </w:p>
    <w:p w14:paraId="3B83EFB7" w14:textId="77777777" w:rsidR="00835835" w:rsidRPr="00835835" w:rsidRDefault="00835835" w:rsidP="006E64B7">
      <w:pPr>
        <w:pStyle w:val="ListParagraph"/>
        <w:widowControl w:val="0"/>
        <w:numPr>
          <w:ilvl w:val="0"/>
          <w:numId w:val="27"/>
        </w:numPr>
        <w:spacing w:line="0" w:lineRule="atLeast"/>
        <w:ind w:left="567" w:hanging="207"/>
        <w:jc w:val="both"/>
        <w:rPr>
          <w:rFonts w:cs="Arial"/>
          <w:snapToGrid w:val="0"/>
          <w:color w:val="000000"/>
          <w:u w:color="000000"/>
          <w:lang w:val="en-150"/>
        </w:rPr>
      </w:pPr>
      <w:r w:rsidRPr="00835835">
        <w:rPr>
          <w:rFonts w:cs="Arial"/>
          <w:snapToGrid w:val="0"/>
          <w:color w:val="000000"/>
          <w:u w:color="000000"/>
          <w:lang w:val="en-US"/>
        </w:rPr>
        <w:t xml:space="preserve">Option to replace belt-driven centrifugal fan(s) with plug type EC fan(s). Option </w:t>
      </w:r>
      <w:r>
        <w:rPr>
          <w:rFonts w:cs="Arial"/>
          <w:snapToGrid w:val="0"/>
          <w:color w:val="000000"/>
          <w:u w:color="000000"/>
          <w:lang w:val="en-US"/>
        </w:rPr>
        <w:t xml:space="preserve">to </w:t>
      </w:r>
      <w:r w:rsidRPr="00835835">
        <w:rPr>
          <w:rFonts w:cs="Arial"/>
          <w:snapToGrid w:val="0"/>
          <w:color w:val="000000"/>
          <w:u w:color="000000"/>
          <w:lang w:val="en-US"/>
        </w:rPr>
        <w:t xml:space="preserve">only </w:t>
      </w:r>
      <w:r>
        <w:rPr>
          <w:rFonts w:cs="Arial"/>
          <w:snapToGrid w:val="0"/>
          <w:color w:val="000000"/>
          <w:u w:color="000000"/>
          <w:lang w:val="en-US"/>
        </w:rPr>
        <w:t xml:space="preserve">be </w:t>
      </w:r>
      <w:r w:rsidRPr="00835835">
        <w:rPr>
          <w:rFonts w:cs="Arial"/>
          <w:snapToGrid w:val="0"/>
          <w:color w:val="000000"/>
          <w:u w:color="000000"/>
          <w:lang w:val="en-US"/>
        </w:rPr>
        <w:t>available for supply fan.</w:t>
      </w:r>
    </w:p>
    <w:p w14:paraId="5B2DF05C" w14:textId="63595976" w:rsidR="00127F7F" w:rsidRPr="00835835" w:rsidRDefault="00127F7F" w:rsidP="006E64B7">
      <w:pPr>
        <w:pStyle w:val="ListParagraph"/>
        <w:widowControl w:val="0"/>
        <w:numPr>
          <w:ilvl w:val="0"/>
          <w:numId w:val="27"/>
        </w:numPr>
        <w:spacing w:line="0" w:lineRule="atLeast"/>
        <w:ind w:left="567" w:hanging="207"/>
        <w:jc w:val="both"/>
        <w:rPr>
          <w:rFonts w:cs="Arial"/>
          <w:snapToGrid w:val="0"/>
          <w:color w:val="000000"/>
          <w:u w:color="000000"/>
          <w:lang w:val="en-150"/>
        </w:rPr>
      </w:pPr>
      <w:r w:rsidRPr="00835835">
        <w:rPr>
          <w:rFonts w:cs="Arial"/>
          <w:snapToGrid w:val="0"/>
          <w:color w:val="000000"/>
          <w:u w:color="000000"/>
          <w:lang w:val="en-150"/>
        </w:rPr>
        <w:t xml:space="preserve">Assemblies with mixing box for </w:t>
      </w:r>
      <w:r w:rsidR="00566B95">
        <w:rPr>
          <w:rFonts w:cs="Arial"/>
          <w:snapToGrid w:val="0"/>
          <w:color w:val="000000"/>
          <w:u w:color="000000"/>
          <w:lang w:val="en-US"/>
        </w:rPr>
        <w:t>fresh air intake</w:t>
      </w:r>
      <w:r w:rsidRPr="00835835">
        <w:rPr>
          <w:rFonts w:cs="Arial"/>
          <w:snapToGrid w:val="0"/>
          <w:color w:val="000000"/>
          <w:u w:color="000000"/>
          <w:lang w:val="en-150"/>
        </w:rPr>
        <w:t xml:space="preserve"> and free</w:t>
      </w:r>
      <w:r w:rsidR="00E1643C" w:rsidRPr="00835835">
        <w:rPr>
          <w:rFonts w:cs="Arial"/>
          <w:snapToGrid w:val="0"/>
          <w:color w:val="000000"/>
          <w:u w:color="000000"/>
          <w:lang w:val="en-US"/>
        </w:rPr>
        <w:t>-</w:t>
      </w:r>
      <w:r w:rsidRPr="00835835">
        <w:rPr>
          <w:rFonts w:cs="Arial"/>
          <w:snapToGrid w:val="0"/>
          <w:color w:val="000000"/>
          <w:u w:color="000000"/>
          <w:lang w:val="en-150"/>
        </w:rPr>
        <w:t>cooling</w:t>
      </w:r>
      <w:r w:rsidR="00333B91">
        <w:rPr>
          <w:rFonts w:cs="Arial"/>
          <w:snapToGrid w:val="0"/>
          <w:color w:val="000000"/>
          <w:u w:color="000000"/>
          <w:lang w:val="en-US"/>
        </w:rPr>
        <w:t xml:space="preserve"> available. Two (2) or three (3) </w:t>
      </w:r>
      <w:r w:rsidR="00333B91" w:rsidRPr="00127F7F">
        <w:rPr>
          <w:rFonts w:cs="Arial"/>
          <w:snapToGrid w:val="0"/>
          <w:color w:val="000000"/>
          <w:u w:color="000000"/>
          <w:lang w:val="en-150"/>
        </w:rPr>
        <w:t xml:space="preserve">motorised </w:t>
      </w:r>
      <w:r w:rsidR="00333B91">
        <w:rPr>
          <w:rFonts w:cs="Arial"/>
          <w:snapToGrid w:val="0"/>
          <w:color w:val="000000"/>
          <w:u w:color="000000"/>
          <w:lang w:val="en-US"/>
        </w:rPr>
        <w:t xml:space="preserve">damper options to be available. </w:t>
      </w:r>
    </w:p>
    <w:bookmarkEnd w:id="0"/>
    <w:p w14:paraId="655ADAF6" w14:textId="77777777" w:rsidR="00127F7F" w:rsidRPr="00127F7F" w:rsidRDefault="00127F7F" w:rsidP="00127F7F">
      <w:pPr>
        <w:widowControl w:val="0"/>
        <w:spacing w:line="0" w:lineRule="atLeast"/>
        <w:jc w:val="both"/>
        <w:rPr>
          <w:rFonts w:cs="Arial"/>
          <w:snapToGrid w:val="0"/>
          <w:color w:val="000000"/>
          <w:u w:color="000000"/>
          <w:lang w:val="en-150"/>
        </w:rPr>
      </w:pPr>
    </w:p>
    <w:p w14:paraId="23DA7E14" w14:textId="538F4E20" w:rsidR="004C12C1" w:rsidRPr="003904CC" w:rsidRDefault="00127F7F" w:rsidP="00CF07F4">
      <w:pPr>
        <w:widowControl w:val="0"/>
        <w:spacing w:line="0" w:lineRule="atLeast"/>
        <w:jc w:val="both"/>
        <w:rPr>
          <w:rFonts w:cs="Arial"/>
          <w:i/>
          <w:snapToGrid w:val="0"/>
          <w:color w:val="000000"/>
          <w:lang w:val="en-US"/>
        </w:rPr>
      </w:pPr>
      <w:r w:rsidRPr="003904CC">
        <w:rPr>
          <w:rFonts w:cs="Arial"/>
          <w:i/>
          <w:snapToGrid w:val="0"/>
          <w:color w:val="000000"/>
          <w:lang w:val="en-150"/>
        </w:rPr>
        <w:t>Free-</w:t>
      </w:r>
      <w:r w:rsidR="003904CC">
        <w:rPr>
          <w:rFonts w:cs="Arial"/>
          <w:i/>
          <w:snapToGrid w:val="0"/>
          <w:color w:val="000000"/>
          <w:lang w:val="en-US"/>
        </w:rPr>
        <w:t>Cooling Option</w:t>
      </w:r>
    </w:p>
    <w:p w14:paraId="5ACA55FE" w14:textId="0E451F12" w:rsidR="00127F7F" w:rsidRPr="002B775A" w:rsidRDefault="008F0553" w:rsidP="00127F7F">
      <w:pPr>
        <w:widowControl w:val="0"/>
        <w:spacing w:line="0" w:lineRule="atLeast"/>
        <w:jc w:val="both"/>
        <w:rPr>
          <w:rFonts w:cs="Arial"/>
          <w:snapToGrid w:val="0"/>
          <w:color w:val="000000"/>
          <w:u w:color="000000"/>
          <w:lang w:val="en-US"/>
        </w:rPr>
      </w:pPr>
      <w:r>
        <w:rPr>
          <w:rFonts w:cs="Arial"/>
          <w:snapToGrid w:val="0"/>
          <w:color w:val="000000"/>
          <w:u w:color="000000"/>
          <w:lang w:val="en-US"/>
        </w:rPr>
        <w:t xml:space="preserve">Units equipped with mixing box shall be able to function on free-cooling mode regulated by central electronic control. </w:t>
      </w:r>
      <w:r w:rsidR="00127F7F" w:rsidRPr="00127F7F">
        <w:rPr>
          <w:rFonts w:cs="Arial"/>
          <w:snapToGrid w:val="0"/>
          <w:color w:val="000000"/>
          <w:u w:color="000000"/>
          <w:lang w:val="en-150"/>
        </w:rPr>
        <w:t>This function</w:t>
      </w:r>
      <w:r w:rsidR="00E1643C">
        <w:rPr>
          <w:rFonts w:cs="Arial"/>
          <w:snapToGrid w:val="0"/>
          <w:color w:val="000000"/>
          <w:u w:color="000000"/>
          <w:lang w:val="en-US"/>
        </w:rPr>
        <w:t xml:space="preserve"> </w:t>
      </w:r>
      <w:r>
        <w:rPr>
          <w:rFonts w:cs="Arial"/>
          <w:snapToGrid w:val="0"/>
          <w:color w:val="000000"/>
          <w:u w:color="000000"/>
          <w:lang w:val="en-US"/>
        </w:rPr>
        <w:t xml:space="preserve">shall </w:t>
      </w:r>
      <w:r w:rsidR="00127F7F" w:rsidRPr="00127F7F">
        <w:rPr>
          <w:rFonts w:cs="Arial"/>
          <w:snapToGrid w:val="0"/>
          <w:color w:val="000000"/>
          <w:u w:color="000000"/>
          <w:lang w:val="en-150"/>
        </w:rPr>
        <w:t xml:space="preserve">allow the </w:t>
      </w:r>
      <w:r>
        <w:rPr>
          <w:rFonts w:cs="Arial"/>
          <w:snapToGrid w:val="0"/>
          <w:color w:val="000000"/>
          <w:u w:color="000000"/>
          <w:lang w:val="en-US"/>
        </w:rPr>
        <w:t xml:space="preserve">exploitation of </w:t>
      </w:r>
      <w:r w:rsidR="00127F7F" w:rsidRPr="00127F7F">
        <w:rPr>
          <w:rFonts w:cs="Arial"/>
          <w:snapToGrid w:val="0"/>
          <w:color w:val="000000"/>
          <w:u w:color="000000"/>
          <w:lang w:val="en-150"/>
        </w:rPr>
        <w:t>outdoor air conditions</w:t>
      </w:r>
      <w:r>
        <w:rPr>
          <w:rFonts w:cs="Arial"/>
          <w:snapToGrid w:val="0"/>
          <w:color w:val="000000"/>
          <w:u w:color="000000"/>
          <w:lang w:val="en-US"/>
        </w:rPr>
        <w:t xml:space="preserve"> to reduce </w:t>
      </w:r>
      <w:r w:rsidR="002B775A">
        <w:rPr>
          <w:rFonts w:cs="Arial"/>
          <w:snapToGrid w:val="0"/>
          <w:color w:val="000000"/>
          <w:u w:color="000000"/>
          <w:lang w:val="en-US"/>
        </w:rPr>
        <w:t xml:space="preserve">load on </w:t>
      </w:r>
      <w:r>
        <w:rPr>
          <w:rFonts w:cs="Arial"/>
          <w:snapToGrid w:val="0"/>
          <w:color w:val="000000"/>
          <w:u w:color="000000"/>
          <w:lang w:val="en-US"/>
        </w:rPr>
        <w:t>coil</w:t>
      </w:r>
      <w:r w:rsidR="00127F7F" w:rsidRPr="00127F7F">
        <w:rPr>
          <w:rFonts w:cs="Arial"/>
          <w:snapToGrid w:val="0"/>
          <w:color w:val="000000"/>
          <w:u w:color="000000"/>
          <w:lang w:val="en-150"/>
        </w:rPr>
        <w:t xml:space="preserve">. </w:t>
      </w:r>
      <w:r w:rsidR="002B775A" w:rsidRPr="00D87DCE">
        <w:rPr>
          <w:rFonts w:cs="Arial"/>
          <w:snapToGrid w:val="0"/>
          <w:color w:val="000000"/>
          <w:lang w:val="en-150"/>
        </w:rPr>
        <w:t xml:space="preserve">Dampers </w:t>
      </w:r>
      <w:r w:rsidR="002B775A">
        <w:rPr>
          <w:rFonts w:cs="Arial"/>
          <w:snapToGrid w:val="0"/>
          <w:color w:val="000000"/>
          <w:lang w:val="en-US"/>
        </w:rPr>
        <w:t>shall</w:t>
      </w:r>
      <w:r w:rsidR="002B775A" w:rsidRPr="00D87DCE">
        <w:rPr>
          <w:rFonts w:cs="Arial"/>
          <w:snapToGrid w:val="0"/>
          <w:color w:val="000000"/>
          <w:lang w:val="en-150"/>
        </w:rPr>
        <w:t xml:space="preserve"> be available to regulate the percentage of outdoor air flow (0% to 100% variation). Economizer control should be thermo-enthalpic i.e. economizer should work by comparing requested and outdoor air enthalpy and temperature values. This is the optimum solution as it takes climate variability into account. Thermal and enthalpic economizer control </w:t>
      </w:r>
      <w:r w:rsidR="002B775A">
        <w:rPr>
          <w:rFonts w:cs="Arial"/>
          <w:snapToGrid w:val="0"/>
          <w:color w:val="000000"/>
          <w:lang w:val="en-US"/>
        </w:rPr>
        <w:t>shall</w:t>
      </w:r>
      <w:r w:rsidR="002B775A" w:rsidRPr="00D87DCE">
        <w:rPr>
          <w:rFonts w:cs="Arial"/>
          <w:snapToGrid w:val="0"/>
          <w:color w:val="000000"/>
          <w:lang w:val="en-150"/>
        </w:rPr>
        <w:t xml:space="preserve"> also be available as alternative options.</w:t>
      </w:r>
    </w:p>
    <w:sectPr w:rsidR="00127F7F" w:rsidRPr="002B775A" w:rsidSect="00F91E5F">
      <w:headerReference w:type="default" r:id="rId18"/>
      <w:footerReference w:type="default" r:id="rId19"/>
      <w:headerReference w:type="first" r:id="rId20"/>
      <w:footerReference w:type="first" r:id="rId21"/>
      <w:pgSz w:w="11907" w:h="16840" w:code="9"/>
      <w:pgMar w:top="397" w:right="510" w:bottom="397" w:left="794" w:header="397" w:footer="39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5957F8" w14:textId="77777777" w:rsidR="00AF238E" w:rsidRDefault="00AF238E">
      <w:r>
        <w:separator/>
      </w:r>
    </w:p>
  </w:endnote>
  <w:endnote w:type="continuationSeparator" w:id="0">
    <w:p w14:paraId="37CC7867" w14:textId="77777777" w:rsidR="00AF238E" w:rsidRDefault="00AF23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Calibri Light">
    <w:panose1 w:val="020F0302020204030204"/>
    <w:charset w:val="A1"/>
    <w:family w:val="swiss"/>
    <w:pitch w:val="variable"/>
    <w:sig w:usb0="E0002A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Helvetica Linotype">
    <w:altName w:val="Arial"/>
    <w:panose1 w:val="00000000000000000000"/>
    <w:charset w:val="00"/>
    <w:family w:val="swiss"/>
    <w:notTrueType/>
    <w:pitch w:val="default"/>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A1"/>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8313DC" w14:textId="77777777" w:rsidR="009655EF" w:rsidRPr="00F91E5F" w:rsidRDefault="009655EF" w:rsidP="00F91E5F">
    <w:pPr>
      <w:pStyle w:val="Footer"/>
      <w:rPr>
        <w:caps/>
        <w:noProof/>
        <w:color w:val="4472C4"/>
      </w:rPr>
    </w:pPr>
    <w:r w:rsidRPr="00F91E5F">
      <w:rPr>
        <w:caps/>
        <w:color w:val="4472C4"/>
      </w:rPr>
      <w:fldChar w:fldCharType="begin"/>
    </w:r>
    <w:r w:rsidRPr="00F91E5F">
      <w:rPr>
        <w:caps/>
        <w:color w:val="4472C4"/>
      </w:rPr>
      <w:instrText xml:space="preserve"> PAGE   \* MERGEFORMAT </w:instrText>
    </w:r>
    <w:r w:rsidRPr="00F91E5F">
      <w:rPr>
        <w:caps/>
        <w:color w:val="4472C4"/>
      </w:rPr>
      <w:fldChar w:fldCharType="separate"/>
    </w:r>
    <w:r w:rsidRPr="00F91E5F">
      <w:rPr>
        <w:caps/>
        <w:noProof/>
        <w:color w:val="4472C4"/>
      </w:rPr>
      <w:t>2</w:t>
    </w:r>
    <w:r w:rsidRPr="00F91E5F">
      <w:rPr>
        <w:caps/>
        <w:noProof/>
        <w:color w:val="4472C4"/>
      </w:rPr>
      <w:fldChar w:fldCharType="end"/>
    </w:r>
  </w:p>
  <w:p w14:paraId="799D953E" w14:textId="77777777" w:rsidR="009655EF" w:rsidRDefault="009655EF" w:rsidP="002E68F4">
    <w:pPr>
      <w:pStyle w:val="Footer"/>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9F7578" w14:textId="77777777" w:rsidR="009655EF" w:rsidRDefault="009655EF" w:rsidP="002E68F4">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D4020A" w14:textId="77777777" w:rsidR="00AF238E" w:rsidRDefault="00AF238E">
      <w:r>
        <w:separator/>
      </w:r>
    </w:p>
  </w:footnote>
  <w:footnote w:type="continuationSeparator" w:id="0">
    <w:p w14:paraId="44DFCD1F" w14:textId="77777777" w:rsidR="00AF238E" w:rsidRDefault="00AF23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D6304D" w14:textId="1FB9A58F" w:rsidR="009655EF" w:rsidRPr="00AC4BA9" w:rsidRDefault="009655EF" w:rsidP="00F91E5F">
    <w:pPr>
      <w:pStyle w:val="Header"/>
      <w:rPr>
        <w:rFonts w:cs="Arial"/>
        <w:color w:val="0000FF"/>
        <w:sz w:val="16"/>
        <w:lang w:val="en-GB"/>
      </w:rPr>
    </w:pPr>
    <w:r>
      <w:rPr>
        <w:noProof/>
      </w:rPr>
      <w:drawing>
        <wp:anchor distT="0" distB="0" distL="114300" distR="114300" simplePos="0" relativeHeight="251658240" behindDoc="0" locked="0" layoutInCell="1" allowOverlap="1" wp14:anchorId="2582EAF1" wp14:editId="152AA2F1">
          <wp:simplePos x="0" y="0"/>
          <wp:positionH relativeFrom="column">
            <wp:posOffset>3025775</wp:posOffset>
          </wp:positionH>
          <wp:positionV relativeFrom="paragraph">
            <wp:posOffset>3810</wp:posOffset>
          </wp:positionV>
          <wp:extent cx="683895" cy="405765"/>
          <wp:effectExtent l="0" t="0" r="0" b="0"/>
          <wp:wrapSquare wrapText="bothSides"/>
          <wp:docPr id="2" name="Picture 2" descr="Carrier_Minim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rrier_Minimum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895" cy="4057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C4BA9">
      <w:rPr>
        <w:rFonts w:cs="Arial"/>
        <w:i/>
        <w:iCs/>
        <w:color w:val="0000FF"/>
        <w:sz w:val="16"/>
        <w:lang w:val="en-GB"/>
      </w:rPr>
      <w:tab/>
      <w:t xml:space="preserve">           </w:t>
    </w:r>
    <w:r w:rsidRPr="00AC4BA9">
      <w:rPr>
        <w:rFonts w:cs="Arial"/>
        <w:lang w:val="en-GB"/>
      </w:rPr>
      <w:t xml:space="preserve">   </w:t>
    </w:r>
  </w:p>
  <w:p w14:paraId="6D07B52A" w14:textId="77777777" w:rsidR="009655EF" w:rsidRPr="00AC4BA9" w:rsidRDefault="009655EF" w:rsidP="00F91E5F">
    <w:pPr>
      <w:pStyle w:val="Header"/>
      <w:rPr>
        <w:rFonts w:cs="Arial"/>
        <w:color w:val="0000FF"/>
        <w:sz w:val="16"/>
        <w:lang w:val="en-GB"/>
      </w:rPr>
    </w:pPr>
    <w:r w:rsidRPr="00AC4BA9">
      <w:rPr>
        <w:rFonts w:cs="Arial"/>
        <w:color w:val="0000FF"/>
        <w:sz w:val="16"/>
        <w:lang w:val="en-GB"/>
      </w:rPr>
      <w:t xml:space="preserve">                        </w:t>
    </w:r>
  </w:p>
  <w:p w14:paraId="5BBDF921" w14:textId="77777777" w:rsidR="009655EF" w:rsidRDefault="009655EF" w:rsidP="00F91E5F">
    <w:pPr>
      <w:pStyle w:val="Default"/>
      <w:tabs>
        <w:tab w:val="left" w:pos="6236"/>
      </w:tabs>
      <w:rPr>
        <w:lang w:val="en-US"/>
      </w:rPr>
    </w:pPr>
    <w:r>
      <w:rPr>
        <w:lang w:val="en-US"/>
      </w:rPr>
      <w:tab/>
    </w:r>
  </w:p>
  <w:p w14:paraId="220B3DFB" w14:textId="77777777" w:rsidR="009655EF" w:rsidRDefault="009655EF" w:rsidP="00F91E5F">
    <w:pPr>
      <w:pStyle w:val="Default"/>
      <w:tabs>
        <w:tab w:val="left" w:pos="6236"/>
      </w:tabs>
      <w:rPr>
        <w:sz w:val="16"/>
        <w:szCs w:val="16"/>
        <w:lang w:val="en-US"/>
      </w:rPr>
    </w:pPr>
  </w:p>
  <w:p w14:paraId="24559B9B" w14:textId="77777777" w:rsidR="009655EF" w:rsidRPr="00F91E5F" w:rsidRDefault="009655EF" w:rsidP="00F91E5F">
    <w:pPr>
      <w:pStyle w:val="Default"/>
      <w:tabs>
        <w:tab w:val="left" w:pos="6236"/>
      </w:tabs>
      <w:rPr>
        <w:lang w:val="en-US"/>
      </w:rPr>
    </w:pPr>
  </w:p>
  <w:p w14:paraId="033F3F7C" w14:textId="6DACBF5E" w:rsidR="009655EF" w:rsidRPr="00EE07B9" w:rsidRDefault="00B41580" w:rsidP="00F91E5F">
    <w:pPr>
      <w:autoSpaceDE w:val="0"/>
      <w:autoSpaceDN w:val="0"/>
      <w:adjustRightInd w:val="0"/>
      <w:jc w:val="center"/>
      <w:rPr>
        <w:rFonts w:cs="Arial"/>
        <w:b/>
        <w:bCs/>
        <w:i/>
        <w:iCs/>
        <w:color w:val="000000"/>
        <w:sz w:val="24"/>
        <w:szCs w:val="24"/>
        <w:lang w:val="en-US"/>
      </w:rPr>
    </w:pPr>
    <w:r>
      <w:rPr>
        <w:rFonts w:cs="Arial"/>
        <w:b/>
        <w:i/>
        <w:sz w:val="24"/>
        <w:szCs w:val="24"/>
        <w:lang w:val="en-US"/>
      </w:rPr>
      <w:t>Packaged</w:t>
    </w:r>
    <w:r w:rsidR="009655EF">
      <w:rPr>
        <w:rFonts w:cs="Arial"/>
        <w:b/>
        <w:i/>
        <w:sz w:val="24"/>
        <w:szCs w:val="24"/>
        <w:lang w:val="en-US"/>
      </w:rPr>
      <w:t xml:space="preserve"> Units</w:t>
    </w:r>
  </w:p>
  <w:p w14:paraId="2C73380A" w14:textId="71C3B8D3" w:rsidR="009655EF" w:rsidRPr="00AC4BA9" w:rsidRDefault="009655EF" w:rsidP="00F91E5F">
    <w:pPr>
      <w:pStyle w:val="Heading1"/>
      <w:rPr>
        <w:rFonts w:ascii="Arial" w:hAnsi="Arial" w:cs="Arial"/>
        <w:sz w:val="24"/>
        <w:lang w:val="en-US"/>
      </w:rPr>
    </w:pPr>
    <w:r>
      <w:rPr>
        <w:rFonts w:ascii="Arial" w:hAnsi="Arial" w:cs="Arial"/>
        <w:sz w:val="24"/>
        <w:lang w:val="en-US"/>
      </w:rPr>
      <w:t>Nominal Air Flow</w:t>
    </w:r>
    <w:r w:rsidRPr="00AC4BA9">
      <w:rPr>
        <w:rFonts w:ascii="Arial" w:hAnsi="Arial" w:cs="Arial"/>
        <w:sz w:val="24"/>
        <w:lang w:val="en-US"/>
      </w:rPr>
      <w:t xml:space="preserve">: </w:t>
    </w:r>
    <w:r w:rsidR="00B41580">
      <w:rPr>
        <w:rFonts w:ascii="Arial" w:hAnsi="Arial" w:cs="Arial"/>
        <w:sz w:val="24"/>
        <w:lang w:val="en-US"/>
      </w:rPr>
      <w:t>4,000</w:t>
    </w:r>
    <w:r>
      <w:rPr>
        <w:rFonts w:ascii="Arial" w:hAnsi="Arial" w:cs="Arial"/>
        <w:sz w:val="24"/>
        <w:lang w:val="en-US"/>
      </w:rPr>
      <w:t xml:space="preserve"> to </w:t>
    </w:r>
    <w:r w:rsidR="00B41580">
      <w:rPr>
        <w:rFonts w:ascii="Arial" w:hAnsi="Arial" w:cs="Arial"/>
        <w:sz w:val="24"/>
        <w:lang w:val="en-US"/>
      </w:rPr>
      <w:t>24,000</w:t>
    </w:r>
    <w:r>
      <w:rPr>
        <w:rFonts w:ascii="Arial" w:hAnsi="Arial" w:cs="Arial"/>
        <w:sz w:val="24"/>
        <w:lang w:val="en-US"/>
      </w:rPr>
      <w:t xml:space="preserve"> m</w:t>
    </w:r>
    <w:r w:rsidRPr="00EE07B9">
      <w:rPr>
        <w:rFonts w:ascii="Arial" w:hAnsi="Arial" w:cs="Arial"/>
        <w:sz w:val="24"/>
        <w:vertAlign w:val="superscript"/>
        <w:lang w:val="en-US"/>
      </w:rPr>
      <w:t>3</w:t>
    </w:r>
    <w:r>
      <w:rPr>
        <w:rFonts w:ascii="Arial" w:hAnsi="Arial" w:cs="Arial"/>
        <w:sz w:val="24"/>
        <w:lang w:val="en-US"/>
      </w:rPr>
      <w:t>/h</w:t>
    </w:r>
  </w:p>
  <w:p w14:paraId="5B398FC1" w14:textId="77777777" w:rsidR="009655EF" w:rsidRPr="00AC4BA9" w:rsidRDefault="009655EF" w:rsidP="00F91E5F">
    <w:pPr>
      <w:rPr>
        <w:rFonts w:cs="Arial"/>
        <w:lang w:val="en-US"/>
      </w:rPr>
    </w:pPr>
  </w:p>
  <w:p w14:paraId="4A4CD1D4" w14:textId="77777777" w:rsidR="009655EF" w:rsidRDefault="009655EF" w:rsidP="00F91E5F">
    <w:pPr>
      <w:pStyle w:val="Header"/>
      <w:rPr>
        <w:rFonts w:cs="Arial"/>
        <w:b/>
        <w:bCs/>
        <w:i/>
        <w:iCs/>
        <w:color w:val="000000"/>
        <w:lang w:val="en-US"/>
      </w:rPr>
    </w:pPr>
    <w:r>
      <w:rPr>
        <w:rFonts w:cs="Arial"/>
        <w:b/>
        <w:bCs/>
        <w:i/>
        <w:iCs/>
        <w:color w:val="000000"/>
        <w:lang w:val="en-US"/>
      </w:rPr>
      <w:t>Carrier model:</w:t>
    </w:r>
  </w:p>
  <w:p w14:paraId="001A8F61" w14:textId="3009421B" w:rsidR="009655EF" w:rsidRPr="00EE07B9" w:rsidRDefault="007F394A" w:rsidP="00F91E5F">
    <w:pPr>
      <w:pStyle w:val="Header"/>
      <w:rPr>
        <w:rFonts w:cs="Arial"/>
        <w:b/>
        <w:i/>
        <w:iCs/>
        <w:sz w:val="32"/>
        <w:szCs w:val="32"/>
        <w:lang w:val="en-US"/>
      </w:rPr>
    </w:pPr>
    <w:r>
      <w:rPr>
        <w:rFonts w:cs="Arial"/>
        <w:b/>
        <w:bCs/>
        <w:i/>
        <w:iCs/>
        <w:color w:val="000000"/>
        <w:sz w:val="32"/>
        <w:lang w:val="en-US"/>
      </w:rPr>
      <w:t>40ZS/ZF</w:t>
    </w:r>
  </w:p>
  <w:p w14:paraId="15FB3C28" w14:textId="77777777" w:rsidR="009655EF" w:rsidRPr="00AC4BA9" w:rsidRDefault="009655EF" w:rsidP="00F91E5F">
    <w:pPr>
      <w:pStyle w:val="Header"/>
      <w:jc w:val="right"/>
      <w:rPr>
        <w:rFonts w:cs="Arial"/>
        <w:b/>
        <w:bCs/>
        <w:i/>
        <w:iCs/>
        <w:color w:val="000000"/>
        <w:sz w:val="32"/>
        <w:lang w:val="en-US"/>
      </w:rPr>
    </w:pPr>
    <w:r w:rsidRPr="00AC4BA9">
      <w:rPr>
        <w:rFonts w:cs="Arial"/>
        <w:sz w:val="28"/>
        <w:szCs w:val="38"/>
        <w:lang w:val="en-US"/>
      </w:rPr>
      <w:t>Specification guide</w:t>
    </w:r>
  </w:p>
  <w:p w14:paraId="623F7BAF" w14:textId="77777777" w:rsidR="009655EF" w:rsidRPr="0073481E" w:rsidRDefault="009655EF" w:rsidP="00F91E5F">
    <w:pPr>
      <w:pStyle w:val="Header"/>
      <w:pBdr>
        <w:bottom w:val="single" w:sz="12" w:space="0" w:color="auto"/>
      </w:pBdr>
      <w:rPr>
        <w:rFonts w:ascii="Times-Roman" w:hAnsi="Times-Roman"/>
        <w:b/>
        <w:i/>
        <w:color w:val="000000"/>
        <w:lang w:val="en-GB"/>
      </w:rPr>
    </w:pPr>
  </w:p>
  <w:p w14:paraId="3878D6C7" w14:textId="77777777" w:rsidR="009655EF" w:rsidRPr="00F91E5F" w:rsidRDefault="009655EF" w:rsidP="00F91E5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2F9BE2" w14:textId="5F9D266F" w:rsidR="009655EF" w:rsidRPr="00AC4BA9" w:rsidRDefault="009655EF" w:rsidP="00F91E5F">
    <w:pPr>
      <w:pStyle w:val="Header"/>
      <w:rPr>
        <w:rFonts w:cs="Arial"/>
        <w:color w:val="0000FF"/>
        <w:sz w:val="16"/>
        <w:lang w:val="en-GB"/>
      </w:rPr>
    </w:pPr>
    <w:r>
      <w:rPr>
        <w:noProof/>
      </w:rPr>
      <w:drawing>
        <wp:anchor distT="0" distB="0" distL="114300" distR="114300" simplePos="0" relativeHeight="251657216" behindDoc="0" locked="0" layoutInCell="1" allowOverlap="1" wp14:anchorId="2A7BECBB" wp14:editId="561ADD00">
          <wp:simplePos x="0" y="0"/>
          <wp:positionH relativeFrom="column">
            <wp:posOffset>3018155</wp:posOffset>
          </wp:positionH>
          <wp:positionV relativeFrom="paragraph">
            <wp:posOffset>-3810</wp:posOffset>
          </wp:positionV>
          <wp:extent cx="690880" cy="403860"/>
          <wp:effectExtent l="0" t="0" r="0" b="0"/>
          <wp:wrapSquare wrapText="bothSides"/>
          <wp:docPr id="1" name="Picture 1" descr="Carrier_Minim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rrier_Minimum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0880" cy="4038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C4BA9">
      <w:rPr>
        <w:rFonts w:cs="Arial"/>
        <w:i/>
        <w:iCs/>
        <w:color w:val="0000FF"/>
        <w:sz w:val="16"/>
        <w:lang w:val="en-GB"/>
      </w:rPr>
      <w:tab/>
      <w:t xml:space="preserve">           </w:t>
    </w:r>
    <w:r w:rsidRPr="00AC4BA9">
      <w:rPr>
        <w:rFonts w:cs="Arial"/>
        <w:lang w:val="en-GB"/>
      </w:rPr>
      <w:t xml:space="preserve">   </w:t>
    </w:r>
  </w:p>
  <w:p w14:paraId="437C0777" w14:textId="77777777" w:rsidR="009655EF" w:rsidRPr="00AC4BA9" w:rsidRDefault="009655EF" w:rsidP="00F91E5F">
    <w:pPr>
      <w:pStyle w:val="Header"/>
      <w:rPr>
        <w:rFonts w:cs="Arial"/>
        <w:color w:val="0000FF"/>
        <w:sz w:val="16"/>
        <w:lang w:val="en-GB"/>
      </w:rPr>
    </w:pPr>
    <w:r w:rsidRPr="00AC4BA9">
      <w:rPr>
        <w:rFonts w:cs="Arial"/>
        <w:color w:val="0000FF"/>
        <w:sz w:val="16"/>
        <w:lang w:val="en-GB"/>
      </w:rPr>
      <w:t xml:space="preserve">                        </w:t>
    </w:r>
  </w:p>
  <w:p w14:paraId="08373C52" w14:textId="77777777" w:rsidR="009655EF" w:rsidRDefault="009655EF" w:rsidP="00F91E5F">
    <w:pPr>
      <w:pStyle w:val="Default"/>
      <w:tabs>
        <w:tab w:val="left" w:pos="6599"/>
      </w:tabs>
      <w:rPr>
        <w:lang w:val="en-US"/>
      </w:rPr>
    </w:pPr>
    <w:r>
      <w:rPr>
        <w:lang w:val="en-US"/>
      </w:rPr>
      <w:tab/>
    </w:r>
  </w:p>
  <w:p w14:paraId="4A11D255" w14:textId="77777777" w:rsidR="009655EF" w:rsidRPr="00EE07B9" w:rsidRDefault="009655EF" w:rsidP="00F91E5F">
    <w:pPr>
      <w:pStyle w:val="Default"/>
      <w:tabs>
        <w:tab w:val="left" w:pos="6599"/>
      </w:tabs>
      <w:rPr>
        <w:lang w:val="en-US"/>
      </w:rPr>
    </w:pPr>
  </w:p>
  <w:p w14:paraId="28BED7BA" w14:textId="77777777" w:rsidR="009655EF" w:rsidRPr="00EE07B9" w:rsidRDefault="009655EF" w:rsidP="00F91E5F">
    <w:pPr>
      <w:autoSpaceDE w:val="0"/>
      <w:autoSpaceDN w:val="0"/>
      <w:adjustRightInd w:val="0"/>
      <w:jc w:val="center"/>
      <w:rPr>
        <w:rFonts w:cs="Arial"/>
        <w:b/>
        <w:bCs/>
        <w:i/>
        <w:iCs/>
        <w:color w:val="000000"/>
        <w:sz w:val="24"/>
        <w:szCs w:val="24"/>
        <w:lang w:val="en-US"/>
      </w:rPr>
    </w:pPr>
    <w:r>
      <w:rPr>
        <w:rFonts w:cs="Arial"/>
        <w:b/>
        <w:i/>
        <w:sz w:val="24"/>
        <w:szCs w:val="24"/>
        <w:lang w:val="en-US"/>
      </w:rPr>
      <w:t>Air Handling Units</w:t>
    </w:r>
  </w:p>
  <w:p w14:paraId="3C66D409" w14:textId="77777777" w:rsidR="009655EF" w:rsidRPr="00AC4BA9" w:rsidRDefault="009655EF" w:rsidP="00F91E5F">
    <w:pPr>
      <w:pStyle w:val="Heading1"/>
      <w:rPr>
        <w:rFonts w:ascii="Arial" w:hAnsi="Arial" w:cs="Arial"/>
        <w:sz w:val="24"/>
        <w:lang w:val="en-US"/>
      </w:rPr>
    </w:pPr>
    <w:r>
      <w:rPr>
        <w:rFonts w:ascii="Arial" w:hAnsi="Arial" w:cs="Arial"/>
        <w:sz w:val="24"/>
        <w:lang w:val="en-US"/>
      </w:rPr>
      <w:t>Nominal Air Flow</w:t>
    </w:r>
    <w:r w:rsidRPr="00AC4BA9">
      <w:rPr>
        <w:rFonts w:ascii="Arial" w:hAnsi="Arial" w:cs="Arial"/>
        <w:sz w:val="24"/>
        <w:lang w:val="en-US"/>
      </w:rPr>
      <w:t xml:space="preserve">: </w:t>
    </w:r>
    <w:r>
      <w:rPr>
        <w:rFonts w:ascii="Arial" w:hAnsi="Arial" w:cs="Arial"/>
        <w:sz w:val="24"/>
        <w:lang w:val="en-US"/>
      </w:rPr>
      <w:t>300</w:t>
    </w:r>
    <w:r w:rsidRPr="00AC4BA9">
      <w:rPr>
        <w:rFonts w:ascii="Arial" w:hAnsi="Arial" w:cs="Arial"/>
        <w:sz w:val="24"/>
        <w:lang w:val="en-US"/>
      </w:rPr>
      <w:t xml:space="preserve"> to </w:t>
    </w:r>
    <w:r>
      <w:rPr>
        <w:rFonts w:ascii="Arial" w:hAnsi="Arial" w:cs="Arial"/>
        <w:sz w:val="24"/>
        <w:lang w:val="en-US"/>
      </w:rPr>
      <w:t>18,000 m</w:t>
    </w:r>
    <w:r w:rsidRPr="00EE07B9">
      <w:rPr>
        <w:rFonts w:ascii="Arial" w:hAnsi="Arial" w:cs="Arial"/>
        <w:sz w:val="24"/>
        <w:vertAlign w:val="superscript"/>
        <w:lang w:val="en-US"/>
      </w:rPr>
      <w:t>3</w:t>
    </w:r>
    <w:r>
      <w:rPr>
        <w:rFonts w:ascii="Arial" w:hAnsi="Arial" w:cs="Arial"/>
        <w:sz w:val="24"/>
        <w:lang w:val="en-US"/>
      </w:rPr>
      <w:t>/h</w:t>
    </w:r>
  </w:p>
  <w:p w14:paraId="4FE13276" w14:textId="77777777" w:rsidR="009655EF" w:rsidRPr="00AC4BA9" w:rsidRDefault="009655EF" w:rsidP="00F91E5F">
    <w:pPr>
      <w:rPr>
        <w:rFonts w:cs="Arial"/>
        <w:lang w:val="en-US"/>
      </w:rPr>
    </w:pPr>
  </w:p>
  <w:p w14:paraId="0D59C6DE" w14:textId="77777777" w:rsidR="009655EF" w:rsidRDefault="009655EF" w:rsidP="00F91E5F">
    <w:pPr>
      <w:pStyle w:val="Header"/>
      <w:rPr>
        <w:rFonts w:cs="Arial"/>
        <w:b/>
        <w:bCs/>
        <w:i/>
        <w:iCs/>
        <w:color w:val="000000"/>
        <w:lang w:val="en-US"/>
      </w:rPr>
    </w:pPr>
    <w:r>
      <w:rPr>
        <w:rFonts w:cs="Arial"/>
        <w:b/>
        <w:bCs/>
        <w:i/>
        <w:iCs/>
        <w:color w:val="000000"/>
        <w:lang w:val="en-US"/>
      </w:rPr>
      <w:t>Carrier model:</w:t>
    </w:r>
  </w:p>
  <w:p w14:paraId="482ED8A3" w14:textId="77777777" w:rsidR="009655EF" w:rsidRPr="00EE07B9" w:rsidRDefault="009655EF" w:rsidP="00F91E5F">
    <w:pPr>
      <w:pStyle w:val="Header"/>
      <w:rPr>
        <w:rFonts w:cs="Arial"/>
        <w:b/>
        <w:i/>
        <w:iCs/>
        <w:sz w:val="32"/>
        <w:szCs w:val="32"/>
        <w:lang w:val="en-US"/>
      </w:rPr>
    </w:pPr>
    <w:r>
      <w:rPr>
        <w:rFonts w:cs="Arial"/>
        <w:b/>
        <w:bCs/>
        <w:i/>
        <w:iCs/>
        <w:color w:val="000000"/>
        <w:sz w:val="32"/>
        <w:lang w:val="en-US"/>
      </w:rPr>
      <w:t>39HX</w:t>
    </w:r>
  </w:p>
  <w:p w14:paraId="4839C293" w14:textId="77777777" w:rsidR="009655EF" w:rsidRPr="00AC4BA9" w:rsidRDefault="009655EF" w:rsidP="00F91E5F">
    <w:pPr>
      <w:pStyle w:val="Header"/>
      <w:jc w:val="right"/>
      <w:rPr>
        <w:rFonts w:cs="Arial"/>
        <w:b/>
        <w:bCs/>
        <w:i/>
        <w:iCs/>
        <w:color w:val="000000"/>
        <w:sz w:val="32"/>
        <w:lang w:val="en-US"/>
      </w:rPr>
    </w:pPr>
    <w:r w:rsidRPr="00AC4BA9">
      <w:rPr>
        <w:rFonts w:cs="Arial"/>
        <w:sz w:val="28"/>
        <w:szCs w:val="38"/>
        <w:lang w:val="en-US"/>
      </w:rPr>
      <w:t>Specification guide</w:t>
    </w:r>
  </w:p>
  <w:p w14:paraId="6AEA67AD" w14:textId="77777777" w:rsidR="009655EF" w:rsidRPr="0073481E" w:rsidRDefault="009655EF" w:rsidP="00F91E5F">
    <w:pPr>
      <w:pStyle w:val="Header"/>
      <w:pBdr>
        <w:bottom w:val="single" w:sz="12" w:space="0" w:color="auto"/>
      </w:pBdr>
      <w:rPr>
        <w:rFonts w:ascii="Times-Roman" w:hAnsi="Times-Roman"/>
        <w:b/>
        <w:i/>
        <w:color w:val="000000"/>
        <w:lang w:val="en-GB"/>
      </w:rPr>
    </w:pPr>
  </w:p>
  <w:p w14:paraId="3D9855BA" w14:textId="77777777" w:rsidR="009655EF" w:rsidRDefault="009655EF" w:rsidP="00F91E5F">
    <w:pPr>
      <w:pStyle w:val="Header"/>
      <w:tabs>
        <w:tab w:val="clear" w:pos="4536"/>
        <w:tab w:val="clear" w:pos="9072"/>
        <w:tab w:val="center" w:pos="5301"/>
        <w:tab w:val="right" w:pos="10603"/>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842F60"/>
    <w:multiLevelType w:val="hybridMultilevel"/>
    <w:tmpl w:val="3E8CDBAE"/>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 w15:restartNumberingAfterBreak="0">
    <w:nsid w:val="168D4DA1"/>
    <w:multiLevelType w:val="hybridMultilevel"/>
    <w:tmpl w:val="C4103084"/>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2" w15:restartNumberingAfterBreak="0">
    <w:nsid w:val="17653BCB"/>
    <w:multiLevelType w:val="hybridMultilevel"/>
    <w:tmpl w:val="41863092"/>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3" w15:restartNumberingAfterBreak="0">
    <w:nsid w:val="19BE45A1"/>
    <w:multiLevelType w:val="hybridMultilevel"/>
    <w:tmpl w:val="EEA828AE"/>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4" w15:restartNumberingAfterBreak="0">
    <w:nsid w:val="1CCC7528"/>
    <w:multiLevelType w:val="hybridMultilevel"/>
    <w:tmpl w:val="A5B6B028"/>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5" w15:restartNumberingAfterBreak="0">
    <w:nsid w:val="1D1F5AA7"/>
    <w:multiLevelType w:val="hybridMultilevel"/>
    <w:tmpl w:val="125EFDB0"/>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6" w15:restartNumberingAfterBreak="0">
    <w:nsid w:val="26524C30"/>
    <w:multiLevelType w:val="hybridMultilevel"/>
    <w:tmpl w:val="68923B00"/>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7" w15:restartNumberingAfterBreak="0">
    <w:nsid w:val="281C6F49"/>
    <w:multiLevelType w:val="hybridMultilevel"/>
    <w:tmpl w:val="243EA42E"/>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8" w15:restartNumberingAfterBreak="0">
    <w:nsid w:val="2AD437DF"/>
    <w:multiLevelType w:val="hybridMultilevel"/>
    <w:tmpl w:val="4E3CCE18"/>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9" w15:restartNumberingAfterBreak="0">
    <w:nsid w:val="30195C05"/>
    <w:multiLevelType w:val="hybridMultilevel"/>
    <w:tmpl w:val="FFD2B818"/>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0" w15:restartNumberingAfterBreak="0">
    <w:nsid w:val="37D06966"/>
    <w:multiLevelType w:val="hybridMultilevel"/>
    <w:tmpl w:val="77FA2D60"/>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1" w15:restartNumberingAfterBreak="0">
    <w:nsid w:val="3C721011"/>
    <w:multiLevelType w:val="hybridMultilevel"/>
    <w:tmpl w:val="0B66A7BE"/>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2" w15:restartNumberingAfterBreak="0">
    <w:nsid w:val="426E327D"/>
    <w:multiLevelType w:val="hybridMultilevel"/>
    <w:tmpl w:val="3D80B1AC"/>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3" w15:restartNumberingAfterBreak="0">
    <w:nsid w:val="47EB4CE6"/>
    <w:multiLevelType w:val="hybridMultilevel"/>
    <w:tmpl w:val="C3A6652E"/>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4" w15:restartNumberingAfterBreak="0">
    <w:nsid w:val="4B7D4A63"/>
    <w:multiLevelType w:val="hybridMultilevel"/>
    <w:tmpl w:val="1C7402A4"/>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5" w15:restartNumberingAfterBreak="0">
    <w:nsid w:val="51CC4728"/>
    <w:multiLevelType w:val="hybridMultilevel"/>
    <w:tmpl w:val="2FB47782"/>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6" w15:restartNumberingAfterBreak="0">
    <w:nsid w:val="5C376E5E"/>
    <w:multiLevelType w:val="hybridMultilevel"/>
    <w:tmpl w:val="CF160A4A"/>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7" w15:restartNumberingAfterBreak="0">
    <w:nsid w:val="60EB6A82"/>
    <w:multiLevelType w:val="hybridMultilevel"/>
    <w:tmpl w:val="79BC8768"/>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8" w15:restartNumberingAfterBreak="0">
    <w:nsid w:val="66495665"/>
    <w:multiLevelType w:val="hybridMultilevel"/>
    <w:tmpl w:val="39225314"/>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9" w15:restartNumberingAfterBreak="0">
    <w:nsid w:val="678C2BF0"/>
    <w:multiLevelType w:val="hybridMultilevel"/>
    <w:tmpl w:val="AC1C5206"/>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20" w15:restartNumberingAfterBreak="0">
    <w:nsid w:val="698B4D02"/>
    <w:multiLevelType w:val="hybridMultilevel"/>
    <w:tmpl w:val="F74A70E8"/>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21" w15:restartNumberingAfterBreak="0">
    <w:nsid w:val="6A0106D6"/>
    <w:multiLevelType w:val="hybridMultilevel"/>
    <w:tmpl w:val="0540D928"/>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22" w15:restartNumberingAfterBreak="0">
    <w:nsid w:val="6DEC4D39"/>
    <w:multiLevelType w:val="hybridMultilevel"/>
    <w:tmpl w:val="53CE5600"/>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23" w15:restartNumberingAfterBreak="0">
    <w:nsid w:val="711F78F1"/>
    <w:multiLevelType w:val="hybridMultilevel"/>
    <w:tmpl w:val="5CEAECCA"/>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24" w15:restartNumberingAfterBreak="0">
    <w:nsid w:val="76E3370F"/>
    <w:multiLevelType w:val="hybridMultilevel"/>
    <w:tmpl w:val="0B3EC774"/>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25" w15:restartNumberingAfterBreak="0">
    <w:nsid w:val="7E8C1FB1"/>
    <w:multiLevelType w:val="hybridMultilevel"/>
    <w:tmpl w:val="E43A0C06"/>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26" w15:restartNumberingAfterBreak="0">
    <w:nsid w:val="7F442E28"/>
    <w:multiLevelType w:val="hybridMultilevel"/>
    <w:tmpl w:val="F1C25240"/>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5"/>
  </w:num>
  <w:num w:numId="4">
    <w:abstractNumId w:val="6"/>
  </w:num>
  <w:num w:numId="5">
    <w:abstractNumId w:val="22"/>
  </w:num>
  <w:num w:numId="6">
    <w:abstractNumId w:val="24"/>
  </w:num>
  <w:num w:numId="7">
    <w:abstractNumId w:val="7"/>
  </w:num>
  <w:num w:numId="8">
    <w:abstractNumId w:val="17"/>
  </w:num>
  <w:num w:numId="9">
    <w:abstractNumId w:val="19"/>
  </w:num>
  <w:num w:numId="10">
    <w:abstractNumId w:val="2"/>
  </w:num>
  <w:num w:numId="11">
    <w:abstractNumId w:val="16"/>
  </w:num>
  <w:num w:numId="12">
    <w:abstractNumId w:val="12"/>
  </w:num>
  <w:num w:numId="13">
    <w:abstractNumId w:val="1"/>
  </w:num>
  <w:num w:numId="14">
    <w:abstractNumId w:val="25"/>
  </w:num>
  <w:num w:numId="15">
    <w:abstractNumId w:val="26"/>
  </w:num>
  <w:num w:numId="16">
    <w:abstractNumId w:val="20"/>
  </w:num>
  <w:num w:numId="17">
    <w:abstractNumId w:val="13"/>
  </w:num>
  <w:num w:numId="18">
    <w:abstractNumId w:val="8"/>
  </w:num>
  <w:num w:numId="19">
    <w:abstractNumId w:val="23"/>
  </w:num>
  <w:num w:numId="20">
    <w:abstractNumId w:val="0"/>
  </w:num>
  <w:num w:numId="21">
    <w:abstractNumId w:val="14"/>
  </w:num>
  <w:num w:numId="22">
    <w:abstractNumId w:val="9"/>
  </w:num>
  <w:num w:numId="23">
    <w:abstractNumId w:val="11"/>
  </w:num>
  <w:num w:numId="24">
    <w:abstractNumId w:val="15"/>
  </w:num>
  <w:num w:numId="25">
    <w:abstractNumId w:val="10"/>
  </w:num>
  <w:num w:numId="26">
    <w:abstractNumId w:val="18"/>
  </w:num>
  <w:num w:numId="27">
    <w:abstractNumId w:val="2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061C"/>
    <w:rsid w:val="000002C0"/>
    <w:rsid w:val="00000B2C"/>
    <w:rsid w:val="00002897"/>
    <w:rsid w:val="00003122"/>
    <w:rsid w:val="000043B0"/>
    <w:rsid w:val="00004603"/>
    <w:rsid w:val="00007576"/>
    <w:rsid w:val="0001049F"/>
    <w:rsid w:val="00010ADA"/>
    <w:rsid w:val="00011C5F"/>
    <w:rsid w:val="00012D3A"/>
    <w:rsid w:val="0001344D"/>
    <w:rsid w:val="00013EE8"/>
    <w:rsid w:val="00015370"/>
    <w:rsid w:val="0002451B"/>
    <w:rsid w:val="000271E8"/>
    <w:rsid w:val="0002725D"/>
    <w:rsid w:val="00027D4F"/>
    <w:rsid w:val="00030082"/>
    <w:rsid w:val="00031527"/>
    <w:rsid w:val="0003217E"/>
    <w:rsid w:val="000344EE"/>
    <w:rsid w:val="0003478C"/>
    <w:rsid w:val="000359ED"/>
    <w:rsid w:val="00035CB5"/>
    <w:rsid w:val="00040901"/>
    <w:rsid w:val="000409A9"/>
    <w:rsid w:val="0004307A"/>
    <w:rsid w:val="00044836"/>
    <w:rsid w:val="00044967"/>
    <w:rsid w:val="00047B45"/>
    <w:rsid w:val="00050954"/>
    <w:rsid w:val="00051AE9"/>
    <w:rsid w:val="00051F00"/>
    <w:rsid w:val="00052D35"/>
    <w:rsid w:val="00052EEF"/>
    <w:rsid w:val="0005503B"/>
    <w:rsid w:val="00055084"/>
    <w:rsid w:val="00055134"/>
    <w:rsid w:val="000557EA"/>
    <w:rsid w:val="000602CA"/>
    <w:rsid w:val="000612D9"/>
    <w:rsid w:val="00062003"/>
    <w:rsid w:val="0006566F"/>
    <w:rsid w:val="000656A9"/>
    <w:rsid w:val="00072D39"/>
    <w:rsid w:val="00074E82"/>
    <w:rsid w:val="00081FD4"/>
    <w:rsid w:val="00082FD4"/>
    <w:rsid w:val="000830F7"/>
    <w:rsid w:val="0008473C"/>
    <w:rsid w:val="00084C7A"/>
    <w:rsid w:val="00085B56"/>
    <w:rsid w:val="00085FD8"/>
    <w:rsid w:val="000862F7"/>
    <w:rsid w:val="000864B9"/>
    <w:rsid w:val="00086E4D"/>
    <w:rsid w:val="00090623"/>
    <w:rsid w:val="0009076C"/>
    <w:rsid w:val="00092019"/>
    <w:rsid w:val="00097E03"/>
    <w:rsid w:val="000A2109"/>
    <w:rsid w:val="000A2CC9"/>
    <w:rsid w:val="000A40E8"/>
    <w:rsid w:val="000A5F75"/>
    <w:rsid w:val="000A64F8"/>
    <w:rsid w:val="000A6641"/>
    <w:rsid w:val="000A731C"/>
    <w:rsid w:val="000B09BB"/>
    <w:rsid w:val="000B0D53"/>
    <w:rsid w:val="000B1A64"/>
    <w:rsid w:val="000B364B"/>
    <w:rsid w:val="000B52D8"/>
    <w:rsid w:val="000C02CC"/>
    <w:rsid w:val="000C0E67"/>
    <w:rsid w:val="000C4A7B"/>
    <w:rsid w:val="000C509E"/>
    <w:rsid w:val="000C6B94"/>
    <w:rsid w:val="000C7CBD"/>
    <w:rsid w:val="000D0897"/>
    <w:rsid w:val="000D16F1"/>
    <w:rsid w:val="000D38FC"/>
    <w:rsid w:val="000D5985"/>
    <w:rsid w:val="000E3904"/>
    <w:rsid w:val="000E6BBE"/>
    <w:rsid w:val="000F1987"/>
    <w:rsid w:val="000F2037"/>
    <w:rsid w:val="000F345A"/>
    <w:rsid w:val="000F37E9"/>
    <w:rsid w:val="000F490F"/>
    <w:rsid w:val="000F4A7C"/>
    <w:rsid w:val="000F509F"/>
    <w:rsid w:val="000F5228"/>
    <w:rsid w:val="000F65C4"/>
    <w:rsid w:val="00100688"/>
    <w:rsid w:val="001013E3"/>
    <w:rsid w:val="00101A74"/>
    <w:rsid w:val="00104DE9"/>
    <w:rsid w:val="001054A2"/>
    <w:rsid w:val="00111168"/>
    <w:rsid w:val="001118D4"/>
    <w:rsid w:val="001130FC"/>
    <w:rsid w:val="0011488E"/>
    <w:rsid w:val="00120ABC"/>
    <w:rsid w:val="00120E2D"/>
    <w:rsid w:val="0012280F"/>
    <w:rsid w:val="00123914"/>
    <w:rsid w:val="00125FB5"/>
    <w:rsid w:val="001268B3"/>
    <w:rsid w:val="00126B04"/>
    <w:rsid w:val="00127F7F"/>
    <w:rsid w:val="00130A38"/>
    <w:rsid w:val="00131437"/>
    <w:rsid w:val="0013180E"/>
    <w:rsid w:val="00131872"/>
    <w:rsid w:val="00132F86"/>
    <w:rsid w:val="001330C1"/>
    <w:rsid w:val="001379A7"/>
    <w:rsid w:val="00137C16"/>
    <w:rsid w:val="00141575"/>
    <w:rsid w:val="00142768"/>
    <w:rsid w:val="001450DD"/>
    <w:rsid w:val="001457E6"/>
    <w:rsid w:val="00146086"/>
    <w:rsid w:val="00146A04"/>
    <w:rsid w:val="00150A40"/>
    <w:rsid w:val="0015328E"/>
    <w:rsid w:val="00154DBF"/>
    <w:rsid w:val="001555F8"/>
    <w:rsid w:val="00156916"/>
    <w:rsid w:val="00156CA7"/>
    <w:rsid w:val="00157F41"/>
    <w:rsid w:val="00161E80"/>
    <w:rsid w:val="0016232C"/>
    <w:rsid w:val="001659CC"/>
    <w:rsid w:val="00165BD1"/>
    <w:rsid w:val="00166C81"/>
    <w:rsid w:val="00167A56"/>
    <w:rsid w:val="00170BCF"/>
    <w:rsid w:val="00173F15"/>
    <w:rsid w:val="001752D8"/>
    <w:rsid w:val="00176E85"/>
    <w:rsid w:val="00183BE5"/>
    <w:rsid w:val="00186267"/>
    <w:rsid w:val="001869B6"/>
    <w:rsid w:val="00187CA7"/>
    <w:rsid w:val="00190AFC"/>
    <w:rsid w:val="00190B1A"/>
    <w:rsid w:val="00190EB6"/>
    <w:rsid w:val="00192759"/>
    <w:rsid w:val="00192EE9"/>
    <w:rsid w:val="00194380"/>
    <w:rsid w:val="00195FFE"/>
    <w:rsid w:val="001975CC"/>
    <w:rsid w:val="001A09DB"/>
    <w:rsid w:val="001A1F6A"/>
    <w:rsid w:val="001A31AC"/>
    <w:rsid w:val="001A37AE"/>
    <w:rsid w:val="001A42BA"/>
    <w:rsid w:val="001A50B1"/>
    <w:rsid w:val="001B11E0"/>
    <w:rsid w:val="001B46AC"/>
    <w:rsid w:val="001B5CCC"/>
    <w:rsid w:val="001B671F"/>
    <w:rsid w:val="001B6CC9"/>
    <w:rsid w:val="001B74ED"/>
    <w:rsid w:val="001C15FC"/>
    <w:rsid w:val="001C1F15"/>
    <w:rsid w:val="001C295B"/>
    <w:rsid w:val="001C2B4A"/>
    <w:rsid w:val="001C387E"/>
    <w:rsid w:val="001C3D21"/>
    <w:rsid w:val="001C42B2"/>
    <w:rsid w:val="001C4A43"/>
    <w:rsid w:val="001C5BC9"/>
    <w:rsid w:val="001C7F20"/>
    <w:rsid w:val="001D545C"/>
    <w:rsid w:val="001D5CC0"/>
    <w:rsid w:val="001D627D"/>
    <w:rsid w:val="001E2633"/>
    <w:rsid w:val="001E48A6"/>
    <w:rsid w:val="001E7E80"/>
    <w:rsid w:val="00205028"/>
    <w:rsid w:val="0020511D"/>
    <w:rsid w:val="00206D33"/>
    <w:rsid w:val="00206F44"/>
    <w:rsid w:val="0020710B"/>
    <w:rsid w:val="002073AB"/>
    <w:rsid w:val="00210FF9"/>
    <w:rsid w:val="002119A2"/>
    <w:rsid w:val="00212B04"/>
    <w:rsid w:val="00214CD3"/>
    <w:rsid w:val="002161C6"/>
    <w:rsid w:val="002167AD"/>
    <w:rsid w:val="00222EE9"/>
    <w:rsid w:val="00223134"/>
    <w:rsid w:val="00224D5D"/>
    <w:rsid w:val="00225DF9"/>
    <w:rsid w:val="00226DB0"/>
    <w:rsid w:val="00227B73"/>
    <w:rsid w:val="002329DB"/>
    <w:rsid w:val="00235152"/>
    <w:rsid w:val="00236C2E"/>
    <w:rsid w:val="00251C13"/>
    <w:rsid w:val="00255E53"/>
    <w:rsid w:val="002569A4"/>
    <w:rsid w:val="00256EBA"/>
    <w:rsid w:val="00260CAB"/>
    <w:rsid w:val="0026110F"/>
    <w:rsid w:val="00275BB9"/>
    <w:rsid w:val="002771E4"/>
    <w:rsid w:val="0028000D"/>
    <w:rsid w:val="00283758"/>
    <w:rsid w:val="00284E8F"/>
    <w:rsid w:val="00287125"/>
    <w:rsid w:val="002900F3"/>
    <w:rsid w:val="0029040A"/>
    <w:rsid w:val="00296517"/>
    <w:rsid w:val="00297E1A"/>
    <w:rsid w:val="002A506E"/>
    <w:rsid w:val="002B3981"/>
    <w:rsid w:val="002B3E87"/>
    <w:rsid w:val="002B66A8"/>
    <w:rsid w:val="002B69A7"/>
    <w:rsid w:val="002B775A"/>
    <w:rsid w:val="002B77DD"/>
    <w:rsid w:val="002B7B59"/>
    <w:rsid w:val="002C1574"/>
    <w:rsid w:val="002C6FE9"/>
    <w:rsid w:val="002C77B7"/>
    <w:rsid w:val="002D0021"/>
    <w:rsid w:val="002D1170"/>
    <w:rsid w:val="002D20AD"/>
    <w:rsid w:val="002D2463"/>
    <w:rsid w:val="002D4642"/>
    <w:rsid w:val="002D5963"/>
    <w:rsid w:val="002D5A94"/>
    <w:rsid w:val="002D7B62"/>
    <w:rsid w:val="002E105C"/>
    <w:rsid w:val="002E263A"/>
    <w:rsid w:val="002E4FAA"/>
    <w:rsid w:val="002E5209"/>
    <w:rsid w:val="002E5B4A"/>
    <w:rsid w:val="002E5D3D"/>
    <w:rsid w:val="002E6487"/>
    <w:rsid w:val="002E68F4"/>
    <w:rsid w:val="002E7019"/>
    <w:rsid w:val="002F0681"/>
    <w:rsid w:val="002F149B"/>
    <w:rsid w:val="002F20E6"/>
    <w:rsid w:val="002F234B"/>
    <w:rsid w:val="002F4998"/>
    <w:rsid w:val="00300212"/>
    <w:rsid w:val="003027E1"/>
    <w:rsid w:val="00303794"/>
    <w:rsid w:val="003053DA"/>
    <w:rsid w:val="00306084"/>
    <w:rsid w:val="003064F5"/>
    <w:rsid w:val="003074C6"/>
    <w:rsid w:val="00310AF8"/>
    <w:rsid w:val="00312B85"/>
    <w:rsid w:val="00312F12"/>
    <w:rsid w:val="0031436F"/>
    <w:rsid w:val="00314655"/>
    <w:rsid w:val="003167F3"/>
    <w:rsid w:val="003174B1"/>
    <w:rsid w:val="00322176"/>
    <w:rsid w:val="003232BE"/>
    <w:rsid w:val="003239C6"/>
    <w:rsid w:val="003250CA"/>
    <w:rsid w:val="00326860"/>
    <w:rsid w:val="003273BA"/>
    <w:rsid w:val="00332E73"/>
    <w:rsid w:val="00333B91"/>
    <w:rsid w:val="003349DB"/>
    <w:rsid w:val="00334A7E"/>
    <w:rsid w:val="0033538A"/>
    <w:rsid w:val="003412FB"/>
    <w:rsid w:val="00341B27"/>
    <w:rsid w:val="00342E9B"/>
    <w:rsid w:val="00346DE5"/>
    <w:rsid w:val="003470EB"/>
    <w:rsid w:val="0035063C"/>
    <w:rsid w:val="00353730"/>
    <w:rsid w:val="0035676C"/>
    <w:rsid w:val="003569BA"/>
    <w:rsid w:val="00360C73"/>
    <w:rsid w:val="00361D3E"/>
    <w:rsid w:val="00362DB7"/>
    <w:rsid w:val="00363904"/>
    <w:rsid w:val="0037228C"/>
    <w:rsid w:val="00372789"/>
    <w:rsid w:val="00372A87"/>
    <w:rsid w:val="003736DB"/>
    <w:rsid w:val="00373BEF"/>
    <w:rsid w:val="003754DE"/>
    <w:rsid w:val="003771CC"/>
    <w:rsid w:val="0037747C"/>
    <w:rsid w:val="00382D6B"/>
    <w:rsid w:val="00383258"/>
    <w:rsid w:val="0038419D"/>
    <w:rsid w:val="00385EDA"/>
    <w:rsid w:val="00387E84"/>
    <w:rsid w:val="003904CC"/>
    <w:rsid w:val="00390C4D"/>
    <w:rsid w:val="00391F14"/>
    <w:rsid w:val="00394A3F"/>
    <w:rsid w:val="00394D8C"/>
    <w:rsid w:val="00396F49"/>
    <w:rsid w:val="003A1DF0"/>
    <w:rsid w:val="003A2D3C"/>
    <w:rsid w:val="003A2E45"/>
    <w:rsid w:val="003A3246"/>
    <w:rsid w:val="003A34CE"/>
    <w:rsid w:val="003A3B11"/>
    <w:rsid w:val="003A4327"/>
    <w:rsid w:val="003A6F35"/>
    <w:rsid w:val="003A7C7A"/>
    <w:rsid w:val="003B009D"/>
    <w:rsid w:val="003B0528"/>
    <w:rsid w:val="003B1A78"/>
    <w:rsid w:val="003B279A"/>
    <w:rsid w:val="003B4BB9"/>
    <w:rsid w:val="003B5745"/>
    <w:rsid w:val="003C0629"/>
    <w:rsid w:val="003C0A63"/>
    <w:rsid w:val="003C1081"/>
    <w:rsid w:val="003C17DE"/>
    <w:rsid w:val="003C1D44"/>
    <w:rsid w:val="003C1D7F"/>
    <w:rsid w:val="003C3316"/>
    <w:rsid w:val="003C338E"/>
    <w:rsid w:val="003C40DA"/>
    <w:rsid w:val="003C620C"/>
    <w:rsid w:val="003C73AF"/>
    <w:rsid w:val="003D0ED0"/>
    <w:rsid w:val="003D16BF"/>
    <w:rsid w:val="003D1E14"/>
    <w:rsid w:val="003D2B70"/>
    <w:rsid w:val="003D37B0"/>
    <w:rsid w:val="003D461C"/>
    <w:rsid w:val="003D5D78"/>
    <w:rsid w:val="003E0272"/>
    <w:rsid w:val="003E0B80"/>
    <w:rsid w:val="003F2756"/>
    <w:rsid w:val="003F3041"/>
    <w:rsid w:val="003F6992"/>
    <w:rsid w:val="004015C3"/>
    <w:rsid w:val="00402795"/>
    <w:rsid w:val="00404534"/>
    <w:rsid w:val="00404B3B"/>
    <w:rsid w:val="00406FA2"/>
    <w:rsid w:val="00411542"/>
    <w:rsid w:val="0041165C"/>
    <w:rsid w:val="00411994"/>
    <w:rsid w:val="004120DB"/>
    <w:rsid w:val="00412CFA"/>
    <w:rsid w:val="00412F99"/>
    <w:rsid w:val="00415057"/>
    <w:rsid w:val="00416A74"/>
    <w:rsid w:val="00416EAF"/>
    <w:rsid w:val="00417AFB"/>
    <w:rsid w:val="00422C61"/>
    <w:rsid w:val="0042692E"/>
    <w:rsid w:val="00426B51"/>
    <w:rsid w:val="00426C15"/>
    <w:rsid w:val="004271E5"/>
    <w:rsid w:val="00431640"/>
    <w:rsid w:val="00433CE9"/>
    <w:rsid w:val="00434ADA"/>
    <w:rsid w:val="00434D94"/>
    <w:rsid w:val="00435DBE"/>
    <w:rsid w:val="00436EF7"/>
    <w:rsid w:val="00436FE2"/>
    <w:rsid w:val="00437CCC"/>
    <w:rsid w:val="0044037C"/>
    <w:rsid w:val="00440BEB"/>
    <w:rsid w:val="00442D3C"/>
    <w:rsid w:val="00443CB7"/>
    <w:rsid w:val="00446CD6"/>
    <w:rsid w:val="00450AD8"/>
    <w:rsid w:val="004547CF"/>
    <w:rsid w:val="00456CDA"/>
    <w:rsid w:val="00460CAE"/>
    <w:rsid w:val="00460DEA"/>
    <w:rsid w:val="00462334"/>
    <w:rsid w:val="0046626C"/>
    <w:rsid w:val="004666AD"/>
    <w:rsid w:val="00471910"/>
    <w:rsid w:val="00471F9F"/>
    <w:rsid w:val="004724BB"/>
    <w:rsid w:val="004724DF"/>
    <w:rsid w:val="004731FE"/>
    <w:rsid w:val="0047379F"/>
    <w:rsid w:val="0047399B"/>
    <w:rsid w:val="0047526D"/>
    <w:rsid w:val="00475BEF"/>
    <w:rsid w:val="004779D2"/>
    <w:rsid w:val="00477CF4"/>
    <w:rsid w:val="00480A58"/>
    <w:rsid w:val="004814BD"/>
    <w:rsid w:val="00481BE9"/>
    <w:rsid w:val="00485C3B"/>
    <w:rsid w:val="00490D40"/>
    <w:rsid w:val="004918E6"/>
    <w:rsid w:val="004934AA"/>
    <w:rsid w:val="004938C3"/>
    <w:rsid w:val="004969ED"/>
    <w:rsid w:val="004A0581"/>
    <w:rsid w:val="004A1749"/>
    <w:rsid w:val="004A1F74"/>
    <w:rsid w:val="004A6BB0"/>
    <w:rsid w:val="004B0907"/>
    <w:rsid w:val="004B21BA"/>
    <w:rsid w:val="004B70E1"/>
    <w:rsid w:val="004B753E"/>
    <w:rsid w:val="004B7B81"/>
    <w:rsid w:val="004C0057"/>
    <w:rsid w:val="004C0499"/>
    <w:rsid w:val="004C12C1"/>
    <w:rsid w:val="004C32E7"/>
    <w:rsid w:val="004C4215"/>
    <w:rsid w:val="004C4351"/>
    <w:rsid w:val="004C4AA0"/>
    <w:rsid w:val="004C4F3D"/>
    <w:rsid w:val="004C5AD7"/>
    <w:rsid w:val="004C6AB4"/>
    <w:rsid w:val="004C7772"/>
    <w:rsid w:val="004C7DAE"/>
    <w:rsid w:val="004D15C0"/>
    <w:rsid w:val="004D37A7"/>
    <w:rsid w:val="004D4079"/>
    <w:rsid w:val="004D4B77"/>
    <w:rsid w:val="004D539F"/>
    <w:rsid w:val="004D554B"/>
    <w:rsid w:val="004D6C41"/>
    <w:rsid w:val="004D6EDF"/>
    <w:rsid w:val="004D6F62"/>
    <w:rsid w:val="004E1D0C"/>
    <w:rsid w:val="004E4A5C"/>
    <w:rsid w:val="004F01E7"/>
    <w:rsid w:val="004F0439"/>
    <w:rsid w:val="004F6D5E"/>
    <w:rsid w:val="004F7A7F"/>
    <w:rsid w:val="00500191"/>
    <w:rsid w:val="00500785"/>
    <w:rsid w:val="00501104"/>
    <w:rsid w:val="00501DD1"/>
    <w:rsid w:val="005026D1"/>
    <w:rsid w:val="00503A3D"/>
    <w:rsid w:val="005050CA"/>
    <w:rsid w:val="005058AE"/>
    <w:rsid w:val="00506128"/>
    <w:rsid w:val="00511BE5"/>
    <w:rsid w:val="00511E7C"/>
    <w:rsid w:val="0051216D"/>
    <w:rsid w:val="00512617"/>
    <w:rsid w:val="00512BCC"/>
    <w:rsid w:val="0051512A"/>
    <w:rsid w:val="00515327"/>
    <w:rsid w:val="00516A5D"/>
    <w:rsid w:val="00516FC7"/>
    <w:rsid w:val="00517498"/>
    <w:rsid w:val="005231F0"/>
    <w:rsid w:val="00523DD3"/>
    <w:rsid w:val="00524144"/>
    <w:rsid w:val="005256F7"/>
    <w:rsid w:val="00525C2B"/>
    <w:rsid w:val="005303C8"/>
    <w:rsid w:val="00530419"/>
    <w:rsid w:val="00534878"/>
    <w:rsid w:val="0053649D"/>
    <w:rsid w:val="0054122E"/>
    <w:rsid w:val="0054155B"/>
    <w:rsid w:val="00541EC2"/>
    <w:rsid w:val="00542E66"/>
    <w:rsid w:val="00543309"/>
    <w:rsid w:val="00544B6D"/>
    <w:rsid w:val="0054588A"/>
    <w:rsid w:val="00546E13"/>
    <w:rsid w:val="00551ECD"/>
    <w:rsid w:val="00554002"/>
    <w:rsid w:val="005624D7"/>
    <w:rsid w:val="00562892"/>
    <w:rsid w:val="00562973"/>
    <w:rsid w:val="00564C3C"/>
    <w:rsid w:val="00564DDC"/>
    <w:rsid w:val="00565123"/>
    <w:rsid w:val="00566B95"/>
    <w:rsid w:val="00567E9D"/>
    <w:rsid w:val="005700A6"/>
    <w:rsid w:val="00570854"/>
    <w:rsid w:val="00574580"/>
    <w:rsid w:val="005745AF"/>
    <w:rsid w:val="005764DE"/>
    <w:rsid w:val="0057718F"/>
    <w:rsid w:val="005806B9"/>
    <w:rsid w:val="0058163B"/>
    <w:rsid w:val="005828CE"/>
    <w:rsid w:val="00587D29"/>
    <w:rsid w:val="0059325F"/>
    <w:rsid w:val="00594C4F"/>
    <w:rsid w:val="00595CEF"/>
    <w:rsid w:val="005A154F"/>
    <w:rsid w:val="005A1D29"/>
    <w:rsid w:val="005A2F81"/>
    <w:rsid w:val="005A3074"/>
    <w:rsid w:val="005A3872"/>
    <w:rsid w:val="005A3D79"/>
    <w:rsid w:val="005A61D9"/>
    <w:rsid w:val="005A70EA"/>
    <w:rsid w:val="005A79C2"/>
    <w:rsid w:val="005B0825"/>
    <w:rsid w:val="005B0EDD"/>
    <w:rsid w:val="005B18E5"/>
    <w:rsid w:val="005B26E0"/>
    <w:rsid w:val="005B2CF7"/>
    <w:rsid w:val="005B3563"/>
    <w:rsid w:val="005B4759"/>
    <w:rsid w:val="005B4ED6"/>
    <w:rsid w:val="005B7D70"/>
    <w:rsid w:val="005C1F80"/>
    <w:rsid w:val="005C2065"/>
    <w:rsid w:val="005C3DF0"/>
    <w:rsid w:val="005C5BAF"/>
    <w:rsid w:val="005C5D09"/>
    <w:rsid w:val="005C6AA0"/>
    <w:rsid w:val="005D09AE"/>
    <w:rsid w:val="005D0E9A"/>
    <w:rsid w:val="005D0F53"/>
    <w:rsid w:val="005D3E6D"/>
    <w:rsid w:val="005D5925"/>
    <w:rsid w:val="005D7E44"/>
    <w:rsid w:val="005E0F28"/>
    <w:rsid w:val="005E1FEE"/>
    <w:rsid w:val="005E39AF"/>
    <w:rsid w:val="005F0111"/>
    <w:rsid w:val="005F2914"/>
    <w:rsid w:val="005F2BF7"/>
    <w:rsid w:val="005F4579"/>
    <w:rsid w:val="005F4F68"/>
    <w:rsid w:val="005F50D0"/>
    <w:rsid w:val="005F70E8"/>
    <w:rsid w:val="006004BE"/>
    <w:rsid w:val="006033DB"/>
    <w:rsid w:val="00612ACA"/>
    <w:rsid w:val="006146CF"/>
    <w:rsid w:val="006162F1"/>
    <w:rsid w:val="00623BA6"/>
    <w:rsid w:val="00624795"/>
    <w:rsid w:val="00626504"/>
    <w:rsid w:val="00626B24"/>
    <w:rsid w:val="006312B2"/>
    <w:rsid w:val="006317B3"/>
    <w:rsid w:val="006326F8"/>
    <w:rsid w:val="00632A43"/>
    <w:rsid w:val="00637B0E"/>
    <w:rsid w:val="00637C2D"/>
    <w:rsid w:val="006400FE"/>
    <w:rsid w:val="00640CBF"/>
    <w:rsid w:val="00643D44"/>
    <w:rsid w:val="00650959"/>
    <w:rsid w:val="00651992"/>
    <w:rsid w:val="00652561"/>
    <w:rsid w:val="00652904"/>
    <w:rsid w:val="00652D01"/>
    <w:rsid w:val="0065380E"/>
    <w:rsid w:val="0065612B"/>
    <w:rsid w:val="00657CEA"/>
    <w:rsid w:val="00660F8A"/>
    <w:rsid w:val="006625EC"/>
    <w:rsid w:val="00662BE0"/>
    <w:rsid w:val="006630AA"/>
    <w:rsid w:val="00664789"/>
    <w:rsid w:val="0067348A"/>
    <w:rsid w:val="006738A1"/>
    <w:rsid w:val="00675722"/>
    <w:rsid w:val="00677179"/>
    <w:rsid w:val="006810C5"/>
    <w:rsid w:val="00684633"/>
    <w:rsid w:val="0068631B"/>
    <w:rsid w:val="00686691"/>
    <w:rsid w:val="006866CB"/>
    <w:rsid w:val="00687CA4"/>
    <w:rsid w:val="00690C09"/>
    <w:rsid w:val="00691485"/>
    <w:rsid w:val="00691EFD"/>
    <w:rsid w:val="00692A8E"/>
    <w:rsid w:val="00693B8E"/>
    <w:rsid w:val="00694BC4"/>
    <w:rsid w:val="00696A84"/>
    <w:rsid w:val="006A3296"/>
    <w:rsid w:val="006A4158"/>
    <w:rsid w:val="006A4252"/>
    <w:rsid w:val="006A7CFB"/>
    <w:rsid w:val="006B1C3D"/>
    <w:rsid w:val="006B230B"/>
    <w:rsid w:val="006B5204"/>
    <w:rsid w:val="006B5223"/>
    <w:rsid w:val="006B5992"/>
    <w:rsid w:val="006B7E58"/>
    <w:rsid w:val="006C0218"/>
    <w:rsid w:val="006C05A8"/>
    <w:rsid w:val="006C3777"/>
    <w:rsid w:val="006C4865"/>
    <w:rsid w:val="006D36F1"/>
    <w:rsid w:val="006D39F5"/>
    <w:rsid w:val="006D4621"/>
    <w:rsid w:val="006D53D6"/>
    <w:rsid w:val="006D7B10"/>
    <w:rsid w:val="006D7E3F"/>
    <w:rsid w:val="006E2184"/>
    <w:rsid w:val="006E3818"/>
    <w:rsid w:val="006E569B"/>
    <w:rsid w:val="006E5BBC"/>
    <w:rsid w:val="006E5F56"/>
    <w:rsid w:val="006E64B7"/>
    <w:rsid w:val="006E7648"/>
    <w:rsid w:val="006F0BB5"/>
    <w:rsid w:val="006F2953"/>
    <w:rsid w:val="006F3B98"/>
    <w:rsid w:val="006F69F8"/>
    <w:rsid w:val="0070120C"/>
    <w:rsid w:val="007015EC"/>
    <w:rsid w:val="00701B00"/>
    <w:rsid w:val="00702AE5"/>
    <w:rsid w:val="00704285"/>
    <w:rsid w:val="00705B37"/>
    <w:rsid w:val="00711982"/>
    <w:rsid w:val="0071328F"/>
    <w:rsid w:val="007137E8"/>
    <w:rsid w:val="00714C35"/>
    <w:rsid w:val="00714E65"/>
    <w:rsid w:val="00715873"/>
    <w:rsid w:val="00717E48"/>
    <w:rsid w:val="00722FD2"/>
    <w:rsid w:val="00726792"/>
    <w:rsid w:val="007308A7"/>
    <w:rsid w:val="00734D08"/>
    <w:rsid w:val="00734DFA"/>
    <w:rsid w:val="007378C0"/>
    <w:rsid w:val="007379E7"/>
    <w:rsid w:val="00743433"/>
    <w:rsid w:val="007438C2"/>
    <w:rsid w:val="00744D13"/>
    <w:rsid w:val="00746101"/>
    <w:rsid w:val="0074644D"/>
    <w:rsid w:val="00751D31"/>
    <w:rsid w:val="0075252A"/>
    <w:rsid w:val="00752B23"/>
    <w:rsid w:val="007538C4"/>
    <w:rsid w:val="00753B83"/>
    <w:rsid w:val="00753B8E"/>
    <w:rsid w:val="00755593"/>
    <w:rsid w:val="007567B3"/>
    <w:rsid w:val="00762156"/>
    <w:rsid w:val="00763C13"/>
    <w:rsid w:val="00764466"/>
    <w:rsid w:val="0076699D"/>
    <w:rsid w:val="007714C8"/>
    <w:rsid w:val="007735FF"/>
    <w:rsid w:val="00773709"/>
    <w:rsid w:val="0077563E"/>
    <w:rsid w:val="007763CF"/>
    <w:rsid w:val="00777918"/>
    <w:rsid w:val="00780E75"/>
    <w:rsid w:val="00781484"/>
    <w:rsid w:val="00782FDA"/>
    <w:rsid w:val="00784D5A"/>
    <w:rsid w:val="00785C03"/>
    <w:rsid w:val="0078661A"/>
    <w:rsid w:val="007917FF"/>
    <w:rsid w:val="0079197E"/>
    <w:rsid w:val="007922D6"/>
    <w:rsid w:val="007944FF"/>
    <w:rsid w:val="007954E4"/>
    <w:rsid w:val="00795E18"/>
    <w:rsid w:val="007A1E89"/>
    <w:rsid w:val="007A1EE0"/>
    <w:rsid w:val="007A2342"/>
    <w:rsid w:val="007A5A87"/>
    <w:rsid w:val="007A628A"/>
    <w:rsid w:val="007A6F24"/>
    <w:rsid w:val="007B3416"/>
    <w:rsid w:val="007B3708"/>
    <w:rsid w:val="007B3937"/>
    <w:rsid w:val="007B6A75"/>
    <w:rsid w:val="007B6DFC"/>
    <w:rsid w:val="007B7A84"/>
    <w:rsid w:val="007C1115"/>
    <w:rsid w:val="007C1F61"/>
    <w:rsid w:val="007C22F5"/>
    <w:rsid w:val="007C34C3"/>
    <w:rsid w:val="007C4352"/>
    <w:rsid w:val="007D1B0F"/>
    <w:rsid w:val="007D57EA"/>
    <w:rsid w:val="007D6FFD"/>
    <w:rsid w:val="007D7AC0"/>
    <w:rsid w:val="007E153B"/>
    <w:rsid w:val="007E310B"/>
    <w:rsid w:val="007E3766"/>
    <w:rsid w:val="007E4CEC"/>
    <w:rsid w:val="007E69B0"/>
    <w:rsid w:val="007E70D1"/>
    <w:rsid w:val="007F098D"/>
    <w:rsid w:val="007F135B"/>
    <w:rsid w:val="007F394A"/>
    <w:rsid w:val="007F52A5"/>
    <w:rsid w:val="007F692C"/>
    <w:rsid w:val="00803383"/>
    <w:rsid w:val="00803D58"/>
    <w:rsid w:val="00806890"/>
    <w:rsid w:val="0080709F"/>
    <w:rsid w:val="008076E0"/>
    <w:rsid w:val="0081216B"/>
    <w:rsid w:val="0081525E"/>
    <w:rsid w:val="008154A8"/>
    <w:rsid w:val="008175B1"/>
    <w:rsid w:val="00817E03"/>
    <w:rsid w:val="00822227"/>
    <w:rsid w:val="00822D1D"/>
    <w:rsid w:val="00822F8A"/>
    <w:rsid w:val="0082349C"/>
    <w:rsid w:val="0082593B"/>
    <w:rsid w:val="008261A7"/>
    <w:rsid w:val="00831143"/>
    <w:rsid w:val="00834785"/>
    <w:rsid w:val="00834EEF"/>
    <w:rsid w:val="00835835"/>
    <w:rsid w:val="00836AAD"/>
    <w:rsid w:val="00837024"/>
    <w:rsid w:val="008400DB"/>
    <w:rsid w:val="00840867"/>
    <w:rsid w:val="00842890"/>
    <w:rsid w:val="00842A89"/>
    <w:rsid w:val="00842C85"/>
    <w:rsid w:val="00843D79"/>
    <w:rsid w:val="00843E87"/>
    <w:rsid w:val="00845D0B"/>
    <w:rsid w:val="00845F16"/>
    <w:rsid w:val="00847989"/>
    <w:rsid w:val="008511D7"/>
    <w:rsid w:val="00852213"/>
    <w:rsid w:val="00853A3B"/>
    <w:rsid w:val="00853FA5"/>
    <w:rsid w:val="0085410F"/>
    <w:rsid w:val="00854602"/>
    <w:rsid w:val="008549DF"/>
    <w:rsid w:val="00860C06"/>
    <w:rsid w:val="008617D5"/>
    <w:rsid w:val="008655E6"/>
    <w:rsid w:val="00870B59"/>
    <w:rsid w:val="008819EA"/>
    <w:rsid w:val="00882101"/>
    <w:rsid w:val="00883814"/>
    <w:rsid w:val="0088647F"/>
    <w:rsid w:val="00886E27"/>
    <w:rsid w:val="00887311"/>
    <w:rsid w:val="008909D2"/>
    <w:rsid w:val="00891A0A"/>
    <w:rsid w:val="00894C51"/>
    <w:rsid w:val="00895907"/>
    <w:rsid w:val="008A0856"/>
    <w:rsid w:val="008A18D2"/>
    <w:rsid w:val="008A1AD9"/>
    <w:rsid w:val="008A551E"/>
    <w:rsid w:val="008A6378"/>
    <w:rsid w:val="008A787C"/>
    <w:rsid w:val="008B03CC"/>
    <w:rsid w:val="008B068D"/>
    <w:rsid w:val="008B1C8B"/>
    <w:rsid w:val="008B3F58"/>
    <w:rsid w:val="008B6084"/>
    <w:rsid w:val="008B6407"/>
    <w:rsid w:val="008B6D57"/>
    <w:rsid w:val="008C1314"/>
    <w:rsid w:val="008C37A0"/>
    <w:rsid w:val="008C4141"/>
    <w:rsid w:val="008C4DB6"/>
    <w:rsid w:val="008C4E37"/>
    <w:rsid w:val="008C7138"/>
    <w:rsid w:val="008D042E"/>
    <w:rsid w:val="008D2A9B"/>
    <w:rsid w:val="008D4619"/>
    <w:rsid w:val="008D7DD4"/>
    <w:rsid w:val="008E567F"/>
    <w:rsid w:val="008F0553"/>
    <w:rsid w:val="0090213E"/>
    <w:rsid w:val="00902CC4"/>
    <w:rsid w:val="00906018"/>
    <w:rsid w:val="00914461"/>
    <w:rsid w:val="0091479F"/>
    <w:rsid w:val="00916B97"/>
    <w:rsid w:val="00917964"/>
    <w:rsid w:val="0092258B"/>
    <w:rsid w:val="009228CE"/>
    <w:rsid w:val="009234DB"/>
    <w:rsid w:val="0092450C"/>
    <w:rsid w:val="0092697C"/>
    <w:rsid w:val="009314B1"/>
    <w:rsid w:val="0093352C"/>
    <w:rsid w:val="00933921"/>
    <w:rsid w:val="009342B8"/>
    <w:rsid w:val="009344D9"/>
    <w:rsid w:val="009351FD"/>
    <w:rsid w:val="00935537"/>
    <w:rsid w:val="009370F3"/>
    <w:rsid w:val="009371DF"/>
    <w:rsid w:val="009372D6"/>
    <w:rsid w:val="00942F2F"/>
    <w:rsid w:val="0094569A"/>
    <w:rsid w:val="0094767F"/>
    <w:rsid w:val="00950C80"/>
    <w:rsid w:val="00950F82"/>
    <w:rsid w:val="00951CB2"/>
    <w:rsid w:val="00951CC2"/>
    <w:rsid w:val="009520C2"/>
    <w:rsid w:val="009530EF"/>
    <w:rsid w:val="009537E7"/>
    <w:rsid w:val="00953B04"/>
    <w:rsid w:val="00953F9B"/>
    <w:rsid w:val="0095456E"/>
    <w:rsid w:val="00956EA6"/>
    <w:rsid w:val="0095782D"/>
    <w:rsid w:val="009655EF"/>
    <w:rsid w:val="00967AE8"/>
    <w:rsid w:val="0097239D"/>
    <w:rsid w:val="00980A35"/>
    <w:rsid w:val="0098227E"/>
    <w:rsid w:val="00983DED"/>
    <w:rsid w:val="00983EEB"/>
    <w:rsid w:val="00986B57"/>
    <w:rsid w:val="0099142E"/>
    <w:rsid w:val="00991867"/>
    <w:rsid w:val="00991A61"/>
    <w:rsid w:val="00991F9D"/>
    <w:rsid w:val="00992045"/>
    <w:rsid w:val="0099572C"/>
    <w:rsid w:val="00995F7A"/>
    <w:rsid w:val="009A2FBA"/>
    <w:rsid w:val="009A4F2F"/>
    <w:rsid w:val="009A6644"/>
    <w:rsid w:val="009A7240"/>
    <w:rsid w:val="009B0000"/>
    <w:rsid w:val="009B07A2"/>
    <w:rsid w:val="009B7AEC"/>
    <w:rsid w:val="009C19BC"/>
    <w:rsid w:val="009C25BA"/>
    <w:rsid w:val="009C50B7"/>
    <w:rsid w:val="009D0223"/>
    <w:rsid w:val="009D262B"/>
    <w:rsid w:val="009D3E9C"/>
    <w:rsid w:val="009D5ADD"/>
    <w:rsid w:val="009D5F30"/>
    <w:rsid w:val="009E2CD7"/>
    <w:rsid w:val="009E2DA3"/>
    <w:rsid w:val="009E4FA7"/>
    <w:rsid w:val="009E6930"/>
    <w:rsid w:val="009F0012"/>
    <w:rsid w:val="009F0F05"/>
    <w:rsid w:val="009F2D21"/>
    <w:rsid w:val="009F4055"/>
    <w:rsid w:val="009F5B80"/>
    <w:rsid w:val="009F64BF"/>
    <w:rsid w:val="009F68B6"/>
    <w:rsid w:val="009F7973"/>
    <w:rsid w:val="00A0266A"/>
    <w:rsid w:val="00A0278D"/>
    <w:rsid w:val="00A02B82"/>
    <w:rsid w:val="00A076B2"/>
    <w:rsid w:val="00A13DA5"/>
    <w:rsid w:val="00A14D50"/>
    <w:rsid w:val="00A15397"/>
    <w:rsid w:val="00A1559C"/>
    <w:rsid w:val="00A156AA"/>
    <w:rsid w:val="00A15A88"/>
    <w:rsid w:val="00A16F6B"/>
    <w:rsid w:val="00A22D92"/>
    <w:rsid w:val="00A23FE8"/>
    <w:rsid w:val="00A243C5"/>
    <w:rsid w:val="00A25506"/>
    <w:rsid w:val="00A26821"/>
    <w:rsid w:val="00A274E4"/>
    <w:rsid w:val="00A302B1"/>
    <w:rsid w:val="00A303DE"/>
    <w:rsid w:val="00A32C31"/>
    <w:rsid w:val="00A3434F"/>
    <w:rsid w:val="00A343CB"/>
    <w:rsid w:val="00A37D2C"/>
    <w:rsid w:val="00A41BA1"/>
    <w:rsid w:val="00A43B77"/>
    <w:rsid w:val="00A44906"/>
    <w:rsid w:val="00A44F3C"/>
    <w:rsid w:val="00A47C05"/>
    <w:rsid w:val="00A53CA0"/>
    <w:rsid w:val="00A53DC3"/>
    <w:rsid w:val="00A544BE"/>
    <w:rsid w:val="00A54848"/>
    <w:rsid w:val="00A616D0"/>
    <w:rsid w:val="00A64131"/>
    <w:rsid w:val="00A66425"/>
    <w:rsid w:val="00A66DBA"/>
    <w:rsid w:val="00A67C83"/>
    <w:rsid w:val="00A70614"/>
    <w:rsid w:val="00A7109F"/>
    <w:rsid w:val="00A74E36"/>
    <w:rsid w:val="00A7534D"/>
    <w:rsid w:val="00A76181"/>
    <w:rsid w:val="00A812FC"/>
    <w:rsid w:val="00A85701"/>
    <w:rsid w:val="00A86477"/>
    <w:rsid w:val="00A917D2"/>
    <w:rsid w:val="00A9190D"/>
    <w:rsid w:val="00A92415"/>
    <w:rsid w:val="00A93B08"/>
    <w:rsid w:val="00A94782"/>
    <w:rsid w:val="00A95C12"/>
    <w:rsid w:val="00A96BDA"/>
    <w:rsid w:val="00A970CC"/>
    <w:rsid w:val="00A9774F"/>
    <w:rsid w:val="00A9795E"/>
    <w:rsid w:val="00AA14B0"/>
    <w:rsid w:val="00AA2698"/>
    <w:rsid w:val="00AA5AB2"/>
    <w:rsid w:val="00AA7C25"/>
    <w:rsid w:val="00AB0B99"/>
    <w:rsid w:val="00AB1AD5"/>
    <w:rsid w:val="00AB1C01"/>
    <w:rsid w:val="00AB3017"/>
    <w:rsid w:val="00AB3A15"/>
    <w:rsid w:val="00AB6EF1"/>
    <w:rsid w:val="00AC0128"/>
    <w:rsid w:val="00AC0B07"/>
    <w:rsid w:val="00AC0B7D"/>
    <w:rsid w:val="00AC228E"/>
    <w:rsid w:val="00AC498E"/>
    <w:rsid w:val="00AC5EA6"/>
    <w:rsid w:val="00AD0CF9"/>
    <w:rsid w:val="00AD191E"/>
    <w:rsid w:val="00AD4AA0"/>
    <w:rsid w:val="00AD5253"/>
    <w:rsid w:val="00AD6B7B"/>
    <w:rsid w:val="00AD7471"/>
    <w:rsid w:val="00AD7A5A"/>
    <w:rsid w:val="00AE1A1F"/>
    <w:rsid w:val="00AE1AB1"/>
    <w:rsid w:val="00AE40FF"/>
    <w:rsid w:val="00AE75A8"/>
    <w:rsid w:val="00AE7EF4"/>
    <w:rsid w:val="00AF238E"/>
    <w:rsid w:val="00AF23F8"/>
    <w:rsid w:val="00AF25B7"/>
    <w:rsid w:val="00AF43C1"/>
    <w:rsid w:val="00AF5D70"/>
    <w:rsid w:val="00B00A66"/>
    <w:rsid w:val="00B065AD"/>
    <w:rsid w:val="00B07548"/>
    <w:rsid w:val="00B12D02"/>
    <w:rsid w:val="00B1475C"/>
    <w:rsid w:val="00B15274"/>
    <w:rsid w:val="00B20E4F"/>
    <w:rsid w:val="00B2334E"/>
    <w:rsid w:val="00B26629"/>
    <w:rsid w:val="00B266AD"/>
    <w:rsid w:val="00B266B5"/>
    <w:rsid w:val="00B267FF"/>
    <w:rsid w:val="00B30553"/>
    <w:rsid w:val="00B3058B"/>
    <w:rsid w:val="00B31CF5"/>
    <w:rsid w:val="00B324B6"/>
    <w:rsid w:val="00B3273B"/>
    <w:rsid w:val="00B32E1C"/>
    <w:rsid w:val="00B34538"/>
    <w:rsid w:val="00B34B6B"/>
    <w:rsid w:val="00B35029"/>
    <w:rsid w:val="00B35C84"/>
    <w:rsid w:val="00B36172"/>
    <w:rsid w:val="00B36AB0"/>
    <w:rsid w:val="00B36D53"/>
    <w:rsid w:val="00B37806"/>
    <w:rsid w:val="00B378E5"/>
    <w:rsid w:val="00B37BD6"/>
    <w:rsid w:val="00B41580"/>
    <w:rsid w:val="00B47D71"/>
    <w:rsid w:val="00B500E1"/>
    <w:rsid w:val="00B5031F"/>
    <w:rsid w:val="00B51980"/>
    <w:rsid w:val="00B55404"/>
    <w:rsid w:val="00B560DE"/>
    <w:rsid w:val="00B57853"/>
    <w:rsid w:val="00B6477A"/>
    <w:rsid w:val="00B74A7D"/>
    <w:rsid w:val="00B76835"/>
    <w:rsid w:val="00B776ED"/>
    <w:rsid w:val="00B7776E"/>
    <w:rsid w:val="00B82446"/>
    <w:rsid w:val="00B82701"/>
    <w:rsid w:val="00B82CAB"/>
    <w:rsid w:val="00B833DA"/>
    <w:rsid w:val="00B83EFA"/>
    <w:rsid w:val="00B853A0"/>
    <w:rsid w:val="00B8787B"/>
    <w:rsid w:val="00B91265"/>
    <w:rsid w:val="00B93A31"/>
    <w:rsid w:val="00B971C5"/>
    <w:rsid w:val="00B97F1C"/>
    <w:rsid w:val="00BA151E"/>
    <w:rsid w:val="00BA299A"/>
    <w:rsid w:val="00BA5866"/>
    <w:rsid w:val="00BA6875"/>
    <w:rsid w:val="00BA71FD"/>
    <w:rsid w:val="00BB1819"/>
    <w:rsid w:val="00BB31ED"/>
    <w:rsid w:val="00BB5D82"/>
    <w:rsid w:val="00BB6E0E"/>
    <w:rsid w:val="00BB7667"/>
    <w:rsid w:val="00BC018C"/>
    <w:rsid w:val="00BC11E3"/>
    <w:rsid w:val="00BC139C"/>
    <w:rsid w:val="00BC1A12"/>
    <w:rsid w:val="00BC24AC"/>
    <w:rsid w:val="00BC2E4C"/>
    <w:rsid w:val="00BC3ED0"/>
    <w:rsid w:val="00BC59A8"/>
    <w:rsid w:val="00BD020B"/>
    <w:rsid w:val="00BD05F4"/>
    <w:rsid w:val="00BD0AD5"/>
    <w:rsid w:val="00BD4ABF"/>
    <w:rsid w:val="00BD4C1A"/>
    <w:rsid w:val="00BD7E69"/>
    <w:rsid w:val="00BE22C2"/>
    <w:rsid w:val="00BE670A"/>
    <w:rsid w:val="00BF12E0"/>
    <w:rsid w:val="00BF3894"/>
    <w:rsid w:val="00BF4CF0"/>
    <w:rsid w:val="00BF7894"/>
    <w:rsid w:val="00C02500"/>
    <w:rsid w:val="00C03024"/>
    <w:rsid w:val="00C0518F"/>
    <w:rsid w:val="00C06596"/>
    <w:rsid w:val="00C073F1"/>
    <w:rsid w:val="00C0754A"/>
    <w:rsid w:val="00C1255A"/>
    <w:rsid w:val="00C14366"/>
    <w:rsid w:val="00C14F79"/>
    <w:rsid w:val="00C16D83"/>
    <w:rsid w:val="00C1722A"/>
    <w:rsid w:val="00C17F34"/>
    <w:rsid w:val="00C20DC0"/>
    <w:rsid w:val="00C22997"/>
    <w:rsid w:val="00C2299A"/>
    <w:rsid w:val="00C247A8"/>
    <w:rsid w:val="00C24AD8"/>
    <w:rsid w:val="00C25949"/>
    <w:rsid w:val="00C2677E"/>
    <w:rsid w:val="00C26A13"/>
    <w:rsid w:val="00C30298"/>
    <w:rsid w:val="00C31185"/>
    <w:rsid w:val="00C327CA"/>
    <w:rsid w:val="00C34558"/>
    <w:rsid w:val="00C36613"/>
    <w:rsid w:val="00C3703B"/>
    <w:rsid w:val="00C3742C"/>
    <w:rsid w:val="00C37CB0"/>
    <w:rsid w:val="00C413CD"/>
    <w:rsid w:val="00C427AB"/>
    <w:rsid w:val="00C5140E"/>
    <w:rsid w:val="00C51C90"/>
    <w:rsid w:val="00C52FB0"/>
    <w:rsid w:val="00C53DCF"/>
    <w:rsid w:val="00C545B8"/>
    <w:rsid w:val="00C54753"/>
    <w:rsid w:val="00C558E5"/>
    <w:rsid w:val="00C55E05"/>
    <w:rsid w:val="00C5689C"/>
    <w:rsid w:val="00C60276"/>
    <w:rsid w:val="00C6171A"/>
    <w:rsid w:val="00C67EAD"/>
    <w:rsid w:val="00C706DE"/>
    <w:rsid w:val="00C713F8"/>
    <w:rsid w:val="00C71B02"/>
    <w:rsid w:val="00C740AA"/>
    <w:rsid w:val="00C80FF0"/>
    <w:rsid w:val="00C82028"/>
    <w:rsid w:val="00C831D9"/>
    <w:rsid w:val="00C83B82"/>
    <w:rsid w:val="00C83BFF"/>
    <w:rsid w:val="00C85234"/>
    <w:rsid w:val="00C85357"/>
    <w:rsid w:val="00C866F6"/>
    <w:rsid w:val="00C8684D"/>
    <w:rsid w:val="00C86CAF"/>
    <w:rsid w:val="00C8762D"/>
    <w:rsid w:val="00C877A2"/>
    <w:rsid w:val="00C925D2"/>
    <w:rsid w:val="00C9268E"/>
    <w:rsid w:val="00C93AFA"/>
    <w:rsid w:val="00C9544B"/>
    <w:rsid w:val="00CA028F"/>
    <w:rsid w:val="00CA14B8"/>
    <w:rsid w:val="00CA1A57"/>
    <w:rsid w:val="00CA1E12"/>
    <w:rsid w:val="00CA3EFC"/>
    <w:rsid w:val="00CA63CD"/>
    <w:rsid w:val="00CA6B6F"/>
    <w:rsid w:val="00CB0741"/>
    <w:rsid w:val="00CB0EF2"/>
    <w:rsid w:val="00CB3228"/>
    <w:rsid w:val="00CB3BAE"/>
    <w:rsid w:val="00CB4ED0"/>
    <w:rsid w:val="00CB5E19"/>
    <w:rsid w:val="00CB63C4"/>
    <w:rsid w:val="00CB6AA1"/>
    <w:rsid w:val="00CC2C75"/>
    <w:rsid w:val="00CC41FA"/>
    <w:rsid w:val="00CC4432"/>
    <w:rsid w:val="00CC5C46"/>
    <w:rsid w:val="00CC6639"/>
    <w:rsid w:val="00CC77E4"/>
    <w:rsid w:val="00CD187A"/>
    <w:rsid w:val="00CD1A77"/>
    <w:rsid w:val="00CD20F1"/>
    <w:rsid w:val="00CD2775"/>
    <w:rsid w:val="00CD2A3D"/>
    <w:rsid w:val="00CD2DEB"/>
    <w:rsid w:val="00CD5F25"/>
    <w:rsid w:val="00CD6269"/>
    <w:rsid w:val="00CD708A"/>
    <w:rsid w:val="00CE0EC2"/>
    <w:rsid w:val="00CE1FD1"/>
    <w:rsid w:val="00CE2F46"/>
    <w:rsid w:val="00CE423D"/>
    <w:rsid w:val="00CE4A94"/>
    <w:rsid w:val="00CE58B8"/>
    <w:rsid w:val="00CF07F4"/>
    <w:rsid w:val="00CF1048"/>
    <w:rsid w:val="00CF10E2"/>
    <w:rsid w:val="00CF1813"/>
    <w:rsid w:val="00CF237C"/>
    <w:rsid w:val="00CF2F54"/>
    <w:rsid w:val="00CF4105"/>
    <w:rsid w:val="00CF7D22"/>
    <w:rsid w:val="00D01E3B"/>
    <w:rsid w:val="00D025F2"/>
    <w:rsid w:val="00D04F6B"/>
    <w:rsid w:val="00D1139F"/>
    <w:rsid w:val="00D11E7C"/>
    <w:rsid w:val="00D1296A"/>
    <w:rsid w:val="00D12B80"/>
    <w:rsid w:val="00D20C25"/>
    <w:rsid w:val="00D21471"/>
    <w:rsid w:val="00D21AD4"/>
    <w:rsid w:val="00D21DFE"/>
    <w:rsid w:val="00D2455D"/>
    <w:rsid w:val="00D2513B"/>
    <w:rsid w:val="00D25806"/>
    <w:rsid w:val="00D25CF6"/>
    <w:rsid w:val="00D26226"/>
    <w:rsid w:val="00D26638"/>
    <w:rsid w:val="00D26A17"/>
    <w:rsid w:val="00D27130"/>
    <w:rsid w:val="00D27A9D"/>
    <w:rsid w:val="00D30313"/>
    <w:rsid w:val="00D306AE"/>
    <w:rsid w:val="00D30BFF"/>
    <w:rsid w:val="00D3223F"/>
    <w:rsid w:val="00D35967"/>
    <w:rsid w:val="00D3640F"/>
    <w:rsid w:val="00D369C9"/>
    <w:rsid w:val="00D40A02"/>
    <w:rsid w:val="00D41AEA"/>
    <w:rsid w:val="00D50D20"/>
    <w:rsid w:val="00D516FC"/>
    <w:rsid w:val="00D52432"/>
    <w:rsid w:val="00D55207"/>
    <w:rsid w:val="00D5718B"/>
    <w:rsid w:val="00D574CF"/>
    <w:rsid w:val="00D57572"/>
    <w:rsid w:val="00D60E43"/>
    <w:rsid w:val="00D617D7"/>
    <w:rsid w:val="00D62C3E"/>
    <w:rsid w:val="00D6371C"/>
    <w:rsid w:val="00D647C2"/>
    <w:rsid w:val="00D64F67"/>
    <w:rsid w:val="00D67262"/>
    <w:rsid w:val="00D676B7"/>
    <w:rsid w:val="00D700BC"/>
    <w:rsid w:val="00D72021"/>
    <w:rsid w:val="00D73E6A"/>
    <w:rsid w:val="00D74667"/>
    <w:rsid w:val="00D74ADD"/>
    <w:rsid w:val="00D80A7B"/>
    <w:rsid w:val="00D81EAC"/>
    <w:rsid w:val="00D82E8E"/>
    <w:rsid w:val="00D8359B"/>
    <w:rsid w:val="00D83735"/>
    <w:rsid w:val="00D866CA"/>
    <w:rsid w:val="00D875DA"/>
    <w:rsid w:val="00D879BF"/>
    <w:rsid w:val="00D87DCE"/>
    <w:rsid w:val="00D928CE"/>
    <w:rsid w:val="00D93C22"/>
    <w:rsid w:val="00D94F9C"/>
    <w:rsid w:val="00D977F7"/>
    <w:rsid w:val="00DA03AC"/>
    <w:rsid w:val="00DA11B0"/>
    <w:rsid w:val="00DA21FE"/>
    <w:rsid w:val="00DA2D79"/>
    <w:rsid w:val="00DA33C2"/>
    <w:rsid w:val="00DA4A3B"/>
    <w:rsid w:val="00DA51CD"/>
    <w:rsid w:val="00DA5FAE"/>
    <w:rsid w:val="00DB0717"/>
    <w:rsid w:val="00DB2EF8"/>
    <w:rsid w:val="00DB3EE2"/>
    <w:rsid w:val="00DB670B"/>
    <w:rsid w:val="00DC26D8"/>
    <w:rsid w:val="00DC38D5"/>
    <w:rsid w:val="00DC3F31"/>
    <w:rsid w:val="00DC43C1"/>
    <w:rsid w:val="00DD0A77"/>
    <w:rsid w:val="00DD1AB8"/>
    <w:rsid w:val="00DD23A4"/>
    <w:rsid w:val="00DD2519"/>
    <w:rsid w:val="00DD2C57"/>
    <w:rsid w:val="00DD4F0B"/>
    <w:rsid w:val="00DD515B"/>
    <w:rsid w:val="00DD7402"/>
    <w:rsid w:val="00DE1BC7"/>
    <w:rsid w:val="00DE22D7"/>
    <w:rsid w:val="00DE2557"/>
    <w:rsid w:val="00DE36AD"/>
    <w:rsid w:val="00DE54D1"/>
    <w:rsid w:val="00DF0399"/>
    <w:rsid w:val="00DF2E8E"/>
    <w:rsid w:val="00DF42B4"/>
    <w:rsid w:val="00DF477D"/>
    <w:rsid w:val="00DF4E0F"/>
    <w:rsid w:val="00DF678D"/>
    <w:rsid w:val="00DF7646"/>
    <w:rsid w:val="00E01C33"/>
    <w:rsid w:val="00E03F65"/>
    <w:rsid w:val="00E0726E"/>
    <w:rsid w:val="00E13074"/>
    <w:rsid w:val="00E155DE"/>
    <w:rsid w:val="00E1643C"/>
    <w:rsid w:val="00E17C0C"/>
    <w:rsid w:val="00E20897"/>
    <w:rsid w:val="00E209B0"/>
    <w:rsid w:val="00E22703"/>
    <w:rsid w:val="00E2344B"/>
    <w:rsid w:val="00E23952"/>
    <w:rsid w:val="00E23B02"/>
    <w:rsid w:val="00E24CA3"/>
    <w:rsid w:val="00E24E6F"/>
    <w:rsid w:val="00E27360"/>
    <w:rsid w:val="00E30563"/>
    <w:rsid w:val="00E31B48"/>
    <w:rsid w:val="00E31C1F"/>
    <w:rsid w:val="00E34943"/>
    <w:rsid w:val="00E3629F"/>
    <w:rsid w:val="00E36DF9"/>
    <w:rsid w:val="00E401DD"/>
    <w:rsid w:val="00E4256C"/>
    <w:rsid w:val="00E42ECC"/>
    <w:rsid w:val="00E435D5"/>
    <w:rsid w:val="00E440C2"/>
    <w:rsid w:val="00E453E5"/>
    <w:rsid w:val="00E53D93"/>
    <w:rsid w:val="00E5643E"/>
    <w:rsid w:val="00E57446"/>
    <w:rsid w:val="00E65513"/>
    <w:rsid w:val="00E66927"/>
    <w:rsid w:val="00E66AFA"/>
    <w:rsid w:val="00E66DF3"/>
    <w:rsid w:val="00E67BFB"/>
    <w:rsid w:val="00E70BBB"/>
    <w:rsid w:val="00E71A5C"/>
    <w:rsid w:val="00E71A6B"/>
    <w:rsid w:val="00E72FBD"/>
    <w:rsid w:val="00E75EAF"/>
    <w:rsid w:val="00E77F26"/>
    <w:rsid w:val="00E83663"/>
    <w:rsid w:val="00E84BD9"/>
    <w:rsid w:val="00E86783"/>
    <w:rsid w:val="00E8714A"/>
    <w:rsid w:val="00E92E89"/>
    <w:rsid w:val="00E941BE"/>
    <w:rsid w:val="00E9448F"/>
    <w:rsid w:val="00E944AB"/>
    <w:rsid w:val="00E95D5A"/>
    <w:rsid w:val="00E95F17"/>
    <w:rsid w:val="00EA316E"/>
    <w:rsid w:val="00EA3BF1"/>
    <w:rsid w:val="00EA52B5"/>
    <w:rsid w:val="00EA63D3"/>
    <w:rsid w:val="00EA7E27"/>
    <w:rsid w:val="00EB0058"/>
    <w:rsid w:val="00EB0606"/>
    <w:rsid w:val="00EB09C5"/>
    <w:rsid w:val="00EB23A4"/>
    <w:rsid w:val="00EB5529"/>
    <w:rsid w:val="00EB5713"/>
    <w:rsid w:val="00EB68F0"/>
    <w:rsid w:val="00EC1526"/>
    <w:rsid w:val="00EC17C5"/>
    <w:rsid w:val="00EC2238"/>
    <w:rsid w:val="00EC6CE3"/>
    <w:rsid w:val="00ED061C"/>
    <w:rsid w:val="00ED0B31"/>
    <w:rsid w:val="00ED26E5"/>
    <w:rsid w:val="00ED2B19"/>
    <w:rsid w:val="00ED4E33"/>
    <w:rsid w:val="00ED6731"/>
    <w:rsid w:val="00EE039E"/>
    <w:rsid w:val="00EE0A09"/>
    <w:rsid w:val="00EE1242"/>
    <w:rsid w:val="00EE12CE"/>
    <w:rsid w:val="00EE165C"/>
    <w:rsid w:val="00EE1B68"/>
    <w:rsid w:val="00EE1C3F"/>
    <w:rsid w:val="00EE3037"/>
    <w:rsid w:val="00EE533B"/>
    <w:rsid w:val="00EE5E1E"/>
    <w:rsid w:val="00EE6248"/>
    <w:rsid w:val="00EE6E0C"/>
    <w:rsid w:val="00EE7A3B"/>
    <w:rsid w:val="00EE7AC7"/>
    <w:rsid w:val="00EF10ED"/>
    <w:rsid w:val="00EF23EC"/>
    <w:rsid w:val="00EF37B8"/>
    <w:rsid w:val="00EF385B"/>
    <w:rsid w:val="00EF591A"/>
    <w:rsid w:val="00EF71AE"/>
    <w:rsid w:val="00F00195"/>
    <w:rsid w:val="00F018E1"/>
    <w:rsid w:val="00F01C48"/>
    <w:rsid w:val="00F01E0F"/>
    <w:rsid w:val="00F039F8"/>
    <w:rsid w:val="00F04295"/>
    <w:rsid w:val="00F05378"/>
    <w:rsid w:val="00F0598D"/>
    <w:rsid w:val="00F06B3F"/>
    <w:rsid w:val="00F10D81"/>
    <w:rsid w:val="00F122F1"/>
    <w:rsid w:val="00F13A44"/>
    <w:rsid w:val="00F15AD9"/>
    <w:rsid w:val="00F16C6E"/>
    <w:rsid w:val="00F17868"/>
    <w:rsid w:val="00F179F3"/>
    <w:rsid w:val="00F17DF2"/>
    <w:rsid w:val="00F20142"/>
    <w:rsid w:val="00F24BDE"/>
    <w:rsid w:val="00F25196"/>
    <w:rsid w:val="00F2543F"/>
    <w:rsid w:val="00F267F7"/>
    <w:rsid w:val="00F30496"/>
    <w:rsid w:val="00F308D2"/>
    <w:rsid w:val="00F31D90"/>
    <w:rsid w:val="00F321AC"/>
    <w:rsid w:val="00F404EC"/>
    <w:rsid w:val="00F4348F"/>
    <w:rsid w:val="00F434DF"/>
    <w:rsid w:val="00F4388F"/>
    <w:rsid w:val="00F44C05"/>
    <w:rsid w:val="00F44C28"/>
    <w:rsid w:val="00F458A3"/>
    <w:rsid w:val="00F51C65"/>
    <w:rsid w:val="00F51F7A"/>
    <w:rsid w:val="00F52C30"/>
    <w:rsid w:val="00F56EF3"/>
    <w:rsid w:val="00F57E8E"/>
    <w:rsid w:val="00F635DB"/>
    <w:rsid w:val="00F642CC"/>
    <w:rsid w:val="00F652DA"/>
    <w:rsid w:val="00F66D74"/>
    <w:rsid w:val="00F71049"/>
    <w:rsid w:val="00F73E5B"/>
    <w:rsid w:val="00F747B3"/>
    <w:rsid w:val="00F755B1"/>
    <w:rsid w:val="00F86B4D"/>
    <w:rsid w:val="00F86C0D"/>
    <w:rsid w:val="00F8732F"/>
    <w:rsid w:val="00F879E5"/>
    <w:rsid w:val="00F90272"/>
    <w:rsid w:val="00F909AF"/>
    <w:rsid w:val="00F90BD8"/>
    <w:rsid w:val="00F91315"/>
    <w:rsid w:val="00F91E5F"/>
    <w:rsid w:val="00F93C54"/>
    <w:rsid w:val="00F944AF"/>
    <w:rsid w:val="00F94A43"/>
    <w:rsid w:val="00F96AD6"/>
    <w:rsid w:val="00F96C90"/>
    <w:rsid w:val="00FA105B"/>
    <w:rsid w:val="00FA117B"/>
    <w:rsid w:val="00FA240F"/>
    <w:rsid w:val="00FA3129"/>
    <w:rsid w:val="00FA462A"/>
    <w:rsid w:val="00FA53E5"/>
    <w:rsid w:val="00FA6EA8"/>
    <w:rsid w:val="00FB31C1"/>
    <w:rsid w:val="00FB39CC"/>
    <w:rsid w:val="00FB4742"/>
    <w:rsid w:val="00FB4A30"/>
    <w:rsid w:val="00FB5031"/>
    <w:rsid w:val="00FC05B4"/>
    <w:rsid w:val="00FC1537"/>
    <w:rsid w:val="00FC3C51"/>
    <w:rsid w:val="00FC43B9"/>
    <w:rsid w:val="00FC74DE"/>
    <w:rsid w:val="00FC7DA2"/>
    <w:rsid w:val="00FD042A"/>
    <w:rsid w:val="00FD0F27"/>
    <w:rsid w:val="00FD14D1"/>
    <w:rsid w:val="00FD3A74"/>
    <w:rsid w:val="00FD4297"/>
    <w:rsid w:val="00FD5999"/>
    <w:rsid w:val="00FD70FB"/>
    <w:rsid w:val="00FE0A47"/>
    <w:rsid w:val="00FE1EF6"/>
    <w:rsid w:val="00FE2BC1"/>
    <w:rsid w:val="00FF0073"/>
    <w:rsid w:val="00FF1FCF"/>
    <w:rsid w:val="00FF2E4F"/>
    <w:rsid w:val="00FF338B"/>
    <w:rsid w:val="00FF3E80"/>
    <w:rsid w:val="00FF556D"/>
    <w:rsid w:val="00FF5864"/>
  </w:rsids>
  <m:mathPr>
    <m:mathFont m:val="Cambria Math"/>
    <m:brkBin m:val="before"/>
    <m:brkBinSub m:val="--"/>
    <m:smallFrac m:val="0"/>
    <m:dispDef/>
    <m:lMargin m:val="0"/>
    <m:rMargin m:val="0"/>
    <m:defJc m:val="centerGroup"/>
    <m:wrapIndent m:val="1440"/>
    <m:intLim m:val="subSup"/>
    <m:naryLim m:val="undOvr"/>
  </m:mathPr>
  <w:themeFontLang w:val="en-150"/>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16A48DD"/>
  <w15:chartTrackingRefBased/>
  <w15:docId w15:val="{5D1CD28B-7E30-4263-A9F3-085DEA2834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150" w:eastAsia="en-150"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C4A7B"/>
    <w:rPr>
      <w:rFonts w:ascii="Arial" w:hAnsi="Arial"/>
      <w:lang w:val="fr-FR" w:eastAsia="fr-FR"/>
    </w:rPr>
  </w:style>
  <w:style w:type="paragraph" w:styleId="Heading1">
    <w:name w:val="heading 1"/>
    <w:basedOn w:val="Normal"/>
    <w:next w:val="Normal"/>
    <w:link w:val="Heading1Char"/>
    <w:qFormat/>
    <w:rsid w:val="00F91E5F"/>
    <w:pPr>
      <w:keepNext/>
      <w:spacing w:before="240" w:after="60"/>
      <w:outlineLvl w:val="0"/>
    </w:pPr>
    <w:rPr>
      <w:rFonts w:ascii="Calibri Light" w:hAnsi="Calibri Light"/>
      <w:b/>
      <w:bCs/>
      <w:kern w:val="32"/>
      <w:sz w:val="32"/>
      <w:szCs w:val="32"/>
    </w:rPr>
  </w:style>
  <w:style w:type="paragraph" w:styleId="Heading2">
    <w:name w:val="heading 2"/>
    <w:basedOn w:val="Normal"/>
    <w:next w:val="Normal"/>
    <w:qFormat/>
    <w:pPr>
      <w:keepNext/>
      <w:spacing w:before="20" w:after="20"/>
      <w:ind w:left="-57"/>
      <w:outlineLvl w:val="1"/>
    </w:pPr>
    <w:rPr>
      <w:b/>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style>
  <w:style w:type="paragraph" w:styleId="Footer">
    <w:name w:val="footer"/>
    <w:basedOn w:val="Normal"/>
    <w:link w:val="FooterChar"/>
    <w:uiPriority w:val="99"/>
    <w:pPr>
      <w:tabs>
        <w:tab w:val="center" w:pos="4536"/>
        <w:tab w:val="right" w:pos="9072"/>
      </w:tabs>
    </w:pPr>
  </w:style>
  <w:style w:type="paragraph" w:styleId="BodyText">
    <w:name w:val="Body Text"/>
    <w:basedOn w:val="Normal"/>
    <w:rsid w:val="00002897"/>
    <w:pPr>
      <w:tabs>
        <w:tab w:val="left" w:pos="567"/>
      </w:tabs>
      <w:jc w:val="both"/>
    </w:pPr>
    <w:rPr>
      <w:rFonts w:ascii="Times New Roman" w:hAnsi="Times New Roman"/>
      <w:sz w:val="24"/>
    </w:rPr>
  </w:style>
  <w:style w:type="paragraph" w:styleId="BalloonText">
    <w:name w:val="Balloon Text"/>
    <w:basedOn w:val="Normal"/>
    <w:link w:val="BalloonTextChar"/>
    <w:rsid w:val="009F4055"/>
    <w:rPr>
      <w:rFonts w:ascii="Tahoma" w:hAnsi="Tahoma" w:cs="Tahoma"/>
      <w:sz w:val="16"/>
      <w:szCs w:val="16"/>
    </w:rPr>
  </w:style>
  <w:style w:type="character" w:customStyle="1" w:styleId="BalloonTextChar">
    <w:name w:val="Balloon Text Char"/>
    <w:link w:val="BalloonText"/>
    <w:rsid w:val="009F4055"/>
    <w:rPr>
      <w:rFonts w:ascii="Tahoma" w:hAnsi="Tahoma" w:cs="Tahoma"/>
      <w:sz w:val="16"/>
      <w:szCs w:val="16"/>
    </w:rPr>
  </w:style>
  <w:style w:type="character" w:customStyle="1" w:styleId="FooterChar">
    <w:name w:val="Footer Char"/>
    <w:link w:val="Footer"/>
    <w:uiPriority w:val="99"/>
    <w:rsid w:val="002E68F4"/>
    <w:rPr>
      <w:rFonts w:ascii="Arial" w:hAnsi="Arial"/>
    </w:rPr>
  </w:style>
  <w:style w:type="table" w:styleId="TableGrid">
    <w:name w:val="Table Grid"/>
    <w:basedOn w:val="TableNormal"/>
    <w:rsid w:val="00D63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460CAE"/>
    <w:pPr>
      <w:spacing w:after="120" w:line="480" w:lineRule="auto"/>
    </w:pPr>
  </w:style>
  <w:style w:type="character" w:customStyle="1" w:styleId="BodyText2Char">
    <w:name w:val="Body Text 2 Char"/>
    <w:link w:val="BodyText2"/>
    <w:rsid w:val="00460CAE"/>
    <w:rPr>
      <w:rFonts w:ascii="Arial" w:hAnsi="Arial"/>
      <w:lang w:val="fr-FR" w:eastAsia="fr-FR"/>
    </w:rPr>
  </w:style>
  <w:style w:type="paragraph" w:styleId="ListParagraph">
    <w:name w:val="List Paragraph"/>
    <w:basedOn w:val="Normal"/>
    <w:uiPriority w:val="34"/>
    <w:qFormat/>
    <w:rsid w:val="00CA63CD"/>
    <w:pPr>
      <w:ind w:left="720"/>
    </w:pPr>
  </w:style>
  <w:style w:type="character" w:customStyle="1" w:styleId="Heading1Char">
    <w:name w:val="Heading 1 Char"/>
    <w:link w:val="Heading1"/>
    <w:rsid w:val="00F91E5F"/>
    <w:rPr>
      <w:rFonts w:ascii="Calibri Light" w:eastAsia="Times New Roman" w:hAnsi="Calibri Light" w:cs="Times New Roman"/>
      <w:b/>
      <w:bCs/>
      <w:kern w:val="32"/>
      <w:sz w:val="32"/>
      <w:szCs w:val="32"/>
      <w:lang w:val="fr-FR" w:eastAsia="fr-FR"/>
    </w:rPr>
  </w:style>
  <w:style w:type="paragraph" w:customStyle="1" w:styleId="Default">
    <w:name w:val="Default"/>
    <w:rsid w:val="00F91E5F"/>
    <w:pPr>
      <w:autoSpaceDE w:val="0"/>
      <w:autoSpaceDN w:val="0"/>
      <w:adjustRightInd w:val="0"/>
    </w:pPr>
    <w:rPr>
      <w:rFonts w:ascii="Helvetica Linotype" w:hAnsi="Helvetica Linotype" w:cs="Helvetica Linotype"/>
      <w:color w:val="000000"/>
      <w:sz w:val="24"/>
      <w:szCs w:val="24"/>
      <w:lang w:val="el-GR" w:eastAsia="el-GR"/>
    </w:rPr>
  </w:style>
  <w:style w:type="paragraph" w:styleId="FootnoteText">
    <w:name w:val="footnote text"/>
    <w:basedOn w:val="Normal"/>
    <w:link w:val="FootnoteTextChar"/>
    <w:rsid w:val="001D627D"/>
  </w:style>
  <w:style w:type="character" w:customStyle="1" w:styleId="FootnoteTextChar">
    <w:name w:val="Footnote Text Char"/>
    <w:basedOn w:val="DefaultParagraphFont"/>
    <w:link w:val="FootnoteText"/>
    <w:rsid w:val="001D627D"/>
    <w:rPr>
      <w:rFonts w:ascii="Arial" w:hAnsi="Arial"/>
      <w:lang w:val="fr-FR" w:eastAsia="fr-FR"/>
    </w:rPr>
  </w:style>
  <w:style w:type="character" w:styleId="FootnoteReference">
    <w:name w:val="footnote reference"/>
    <w:basedOn w:val="DefaultParagraphFont"/>
    <w:rsid w:val="001D627D"/>
    <w:rPr>
      <w:vertAlign w:val="superscript"/>
    </w:rPr>
  </w:style>
  <w:style w:type="paragraph" w:styleId="EndnoteText">
    <w:name w:val="endnote text"/>
    <w:basedOn w:val="Normal"/>
    <w:link w:val="EndnoteTextChar"/>
    <w:rsid w:val="009B0000"/>
  </w:style>
  <w:style w:type="character" w:customStyle="1" w:styleId="EndnoteTextChar">
    <w:name w:val="Endnote Text Char"/>
    <w:basedOn w:val="DefaultParagraphFont"/>
    <w:link w:val="EndnoteText"/>
    <w:rsid w:val="009B0000"/>
    <w:rPr>
      <w:rFonts w:ascii="Arial" w:hAnsi="Arial"/>
      <w:lang w:val="fr-FR" w:eastAsia="fr-FR"/>
    </w:rPr>
  </w:style>
  <w:style w:type="character" w:styleId="EndnoteReference">
    <w:name w:val="endnote reference"/>
    <w:basedOn w:val="DefaultParagraphFont"/>
    <w:rsid w:val="009B0000"/>
    <w:rPr>
      <w:vertAlign w:val="superscript"/>
    </w:rPr>
  </w:style>
  <w:style w:type="character" w:styleId="PlaceholderText">
    <w:name w:val="Placeholder Text"/>
    <w:basedOn w:val="DefaultParagraphFont"/>
    <w:uiPriority w:val="99"/>
    <w:semiHidden/>
    <w:rsid w:val="00387E8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_rels/settings.xml.rels><?xml version="1.0" encoding="UTF-8" standalone="yes"?>
<Relationships xmlns="http://schemas.openxmlformats.org/package/2006/relationships"><Relationship Id="rId1" Type="http://schemas.openxmlformats.org/officeDocument/2006/relationships/attachedTemplate" Target="file:///C:\ciat\CLIMGIW\MODELES\VCTA.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1E50F5-20BB-4E34-B761-7F15CBE6D8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VCTA.DOT</Template>
  <TotalTime>921</TotalTime>
  <Pages>3</Pages>
  <Words>871</Words>
  <Characters>4969</Characters>
  <Application>Microsoft Office Word</Application>
  <DocSecurity>0</DocSecurity>
  <Lines>41</Lines>
  <Paragraphs>11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CLIMACIAT GI</vt:lpstr>
      <vt:lpstr>CLIMACIAT GI</vt:lpstr>
    </vt:vector>
  </TitlesOfParts>
  <Company>CIAT DSI</Company>
  <LinksUpToDate>false</LinksUpToDate>
  <CharactersWithSpaces>5829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CLIMACIAT GI</dc:title>
  <dc:subject>Sortie client</dc:subject>
  <dc:creator>dmic</dc:creator>
  <cp:keywords/>
  <cp:lastModifiedBy>Stefanos Gaitanos</cp:lastModifiedBy>
  <cp:revision>720</cp:revision>
  <cp:lastPrinted>2010-12-07T13:47:00Z</cp:lastPrinted>
  <dcterms:created xsi:type="dcterms:W3CDTF">2018-09-11T14:20:00Z</dcterms:created>
  <dcterms:modified xsi:type="dcterms:W3CDTF">2018-09-17T08:47:00Z</dcterms:modified>
</cp:coreProperties>
</file>